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FDCD95" w14:textId="77777777" w:rsidR="00A62308" w:rsidRDefault="00860AF9" w:rsidP="00A62308">
      <w:pPr>
        <w:rPr>
          <w:lang w:val="es-ES_tradnl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D567A45" wp14:editId="299D98F0">
                <wp:simplePos x="0" y="0"/>
                <wp:positionH relativeFrom="column">
                  <wp:posOffset>5888990</wp:posOffset>
                </wp:positionH>
                <wp:positionV relativeFrom="paragraph">
                  <wp:posOffset>7505700</wp:posOffset>
                </wp:positionV>
                <wp:extent cx="1033780" cy="630555"/>
                <wp:effectExtent l="0" t="0" r="0" b="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10800000" flipV="1">
                          <a:off x="0" y="0"/>
                          <a:ext cx="1033780" cy="630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3BFF74" w14:textId="77777777" w:rsidR="00D42DA1" w:rsidRDefault="00620AF2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  <w:r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fldChar w:fldCharType="begin"/>
                            </w:r>
                            <w:r w:rsidR="00D42DA1"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instrText xml:space="preserve"> DATE  \@ "yyyy"  \* MERGEFORMAT </w:instrText>
                            </w:r>
                            <w:r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fldChar w:fldCharType="separate"/>
                            </w:r>
                            <w:r w:rsidR="00AE7FD6">
                              <w:rPr>
                                <w:b/>
                                <w:i/>
                                <w:noProof/>
                                <w:color w:val="FFFFFF" w:themeColor="background1"/>
                                <w:sz w:val="56"/>
                              </w:rPr>
                              <w:t>2020</w:t>
                            </w:r>
                            <w:r w:rsidRPr="008E66BA"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  <w:fldChar w:fldCharType="end"/>
                            </w:r>
                          </w:p>
                          <w:p w14:paraId="06C3CC40" w14:textId="77777777" w:rsidR="00D42DA1" w:rsidRDefault="00D42DA1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</w:p>
                          <w:p w14:paraId="207F7530" w14:textId="77777777" w:rsidR="00D42DA1" w:rsidRDefault="00D42DA1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</w:p>
                          <w:p w14:paraId="54BF8648" w14:textId="77777777" w:rsidR="00D42DA1" w:rsidRPr="008E66BA" w:rsidRDefault="00D42DA1" w:rsidP="008E66BA">
                            <w:pPr>
                              <w:tabs>
                                <w:tab w:val="left" w:pos="284"/>
                              </w:tabs>
                              <w:jc w:val="right"/>
                              <w:rPr>
                                <w:b/>
                                <w:i/>
                                <w:color w:val="FFFFFF" w:themeColor="background1"/>
                                <w:sz w:val="5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567A45" id="Rectangle 14" o:spid="_x0000_s1026" style="position:absolute;left:0;text-align:left;margin-left:463.7pt;margin-top:591pt;width:81.4pt;height:49.65pt;rotation:180;flip: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" filled="f" stroked="f">
                <v:textbox>
                  <w:txbxContent>
                    <w:p w14:paraId="463BFF74" w14:textId="77777777" w:rsidR="00D42DA1" w:rsidRDefault="00620AF2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  <w:r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fldChar w:fldCharType="begin"/>
                      </w:r>
                      <w:r w:rsidR="00D42DA1"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instrText xml:space="preserve"> DATE  \@ "yyyy"  \* MERGEFORMAT </w:instrText>
                      </w:r>
                      <w:r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fldChar w:fldCharType="separate"/>
                      </w:r>
                      <w:r w:rsidR="00AE7FD6">
                        <w:rPr>
                          <w:b/>
                          <w:i/>
                          <w:noProof/>
                          <w:color w:val="FFFFFF" w:themeColor="background1"/>
                          <w:sz w:val="56"/>
                        </w:rPr>
                        <w:t>2020</w:t>
                      </w:r>
                      <w:r w:rsidRPr="008E66BA">
                        <w:rPr>
                          <w:b/>
                          <w:i/>
                          <w:color w:val="FFFFFF" w:themeColor="background1"/>
                          <w:sz w:val="56"/>
                        </w:rPr>
                        <w:fldChar w:fldCharType="end"/>
                      </w:r>
                    </w:p>
                    <w:p w14:paraId="06C3CC40" w14:textId="77777777" w:rsidR="00D42DA1" w:rsidRDefault="00D42DA1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</w:p>
                    <w:p w14:paraId="207F7530" w14:textId="77777777" w:rsidR="00D42DA1" w:rsidRDefault="00D42DA1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</w:p>
                    <w:p w14:paraId="54BF8648" w14:textId="77777777" w:rsidR="00D42DA1" w:rsidRPr="008E66BA" w:rsidRDefault="00D42DA1" w:rsidP="008E66BA">
                      <w:pPr>
                        <w:tabs>
                          <w:tab w:val="left" w:pos="284"/>
                        </w:tabs>
                        <w:jc w:val="right"/>
                        <w:rPr>
                          <w:b/>
                          <w:i/>
                          <w:color w:val="FFFFFF" w:themeColor="background1"/>
                          <w:sz w:val="5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E00EA02" wp14:editId="241E18C2">
                <wp:simplePos x="0" y="0"/>
                <wp:positionH relativeFrom="margin">
                  <wp:posOffset>3199130</wp:posOffset>
                </wp:positionH>
                <wp:positionV relativeFrom="paragraph">
                  <wp:posOffset>8016875</wp:posOffset>
                </wp:positionV>
                <wp:extent cx="3723640" cy="1021080"/>
                <wp:effectExtent l="0" t="0" r="0" b="7620"/>
                <wp:wrapNone/>
                <wp:docPr id="2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23640" cy="102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C2045D" w14:textId="77777777" w:rsidR="00D42DA1" w:rsidRPr="00751268" w:rsidRDefault="00D42DA1" w:rsidP="00DB41AD">
                            <w:pPr>
                              <w:ind w:left="1416" w:hanging="1416"/>
                              <w:jc w:val="center"/>
                              <w:rPr>
                                <w:b/>
                                <w:i/>
                                <w:color w:val="EAE8E8" w:themeColor="accent6" w:themeTint="33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E00EA02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251.9pt;margin-top:631.25pt;width:293.2pt;height:80.4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" filled="f" stroked="f">
                <v:textbox>
                  <w:txbxContent>
                    <w:p w14:paraId="60C2045D" w14:textId="77777777" w:rsidR="00D42DA1" w:rsidRPr="00751268" w:rsidRDefault="00D42DA1" w:rsidP="00DB41AD">
                      <w:pPr>
                        <w:ind w:left="1416" w:hanging="1416"/>
                        <w:jc w:val="center"/>
                        <w:rPr>
                          <w:b/>
                          <w:i/>
                          <w:color w:val="EAE8E8" w:themeColor="accent6" w:themeTint="33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color w:val="FFFFFF" w:themeColor="background1"/>
          <w:lang w:val="en-US" w:eastAsia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31A88FA3" wp14:editId="2A9B2CCB">
                <wp:simplePos x="0" y="0"/>
                <wp:positionH relativeFrom="column">
                  <wp:posOffset>-349250</wp:posOffset>
                </wp:positionH>
                <wp:positionV relativeFrom="paragraph">
                  <wp:posOffset>6196330</wp:posOffset>
                </wp:positionV>
                <wp:extent cx="7026275" cy="1712595"/>
                <wp:effectExtent l="0" t="0" r="0" b="190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26275" cy="1712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431825" w14:textId="77777777" w:rsidR="00D42DA1" w:rsidRDefault="00D42DA1" w:rsidP="00135090">
                            <w:pPr>
                              <w:pStyle w:val="Ttulo"/>
                              <w:ind w:firstLine="0"/>
                              <w:jc w:val="center"/>
                              <w:rPr>
                                <w:color w:val="FFFFFF" w:themeColor="background1"/>
                                <w:sz w:val="40"/>
                              </w:rPr>
                            </w:pPr>
                            <w:r>
                              <w:rPr>
                                <w:color w:val="FFFFFF" w:themeColor="background1"/>
                                <w:sz w:val="40"/>
                              </w:rPr>
                              <w:t xml:space="preserve">  </w:t>
                            </w:r>
                            <w:r w:rsidRPr="00C672AE">
                              <w:rPr>
                                <w:color w:val="FFFFFF" w:themeColor="background1"/>
                                <w:sz w:val="40"/>
                              </w:rPr>
                              <w:t>Formato de Levantamiento información para la creación de Plantillas de Metadatos</w:t>
                            </w:r>
                          </w:p>
                          <w:p w14:paraId="3D020E38" w14:textId="77777777" w:rsidR="00D42DA1" w:rsidRPr="00C672AE" w:rsidRDefault="00D42DA1" w:rsidP="00C672AE">
                            <w:pPr>
                              <w:jc w:val="center"/>
                              <w:rPr>
                                <w:color w:val="BFBFBF" w:themeColor="background1" w:themeShade="BF"/>
                                <w:sz w:val="36"/>
                                <w:szCs w:val="36"/>
                                <w:lang w:val="es-ES_tradnl" w:eastAsia="es-AR"/>
                              </w:rPr>
                            </w:pPr>
                            <w:r w:rsidRPr="00C672AE">
                              <w:rPr>
                                <w:color w:val="BFBFBF" w:themeColor="background1" w:themeShade="BF"/>
                                <w:sz w:val="36"/>
                                <w:szCs w:val="36"/>
                                <w:lang w:val="es-ES_tradnl" w:eastAsia="es-AR"/>
                              </w:rPr>
                              <w:t xml:space="preserve">Perfil Metadatos – Datos tipo </w:t>
                            </w:r>
                            <w:r w:rsidR="00860AF9">
                              <w:rPr>
                                <w:color w:val="BFBFBF" w:themeColor="background1" w:themeShade="BF"/>
                                <w:sz w:val="36"/>
                                <w:szCs w:val="36"/>
                                <w:lang w:val="es-ES_tradnl" w:eastAsia="es-AR"/>
                              </w:rPr>
                              <w:t>Vector</w:t>
                            </w:r>
                          </w:p>
                          <w:p w14:paraId="12E85ED3" w14:textId="77777777" w:rsidR="00D42DA1" w:rsidRDefault="00D42DA1" w:rsidP="00C672AE">
                            <w:pPr>
                              <w:jc w:val="center"/>
                              <w:rPr>
                                <w:lang w:val="es-ES_tradnl" w:eastAsia="es-AR"/>
                              </w:rPr>
                            </w:pPr>
                          </w:p>
                          <w:p w14:paraId="778A8E61" w14:textId="77777777" w:rsidR="00D42DA1" w:rsidRPr="00C672AE" w:rsidRDefault="00D42DA1" w:rsidP="00C672AE">
                            <w:pPr>
                              <w:rPr>
                                <w:lang w:val="es-ES_tradnl" w:eastAsia="es-AR"/>
                              </w:rPr>
                            </w:pPr>
                          </w:p>
                          <w:p w14:paraId="19851541" w14:textId="77777777" w:rsidR="00D42DA1" w:rsidRPr="00C672AE" w:rsidRDefault="00D42DA1" w:rsidP="00C672AE">
                            <w:pPr>
                              <w:rPr>
                                <w:lang w:val="es-ES_tradnl" w:eastAsia="es-AR"/>
                              </w:rPr>
                            </w:pPr>
                          </w:p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color w:val="94B6D2" w:themeColor="accent1"/>
                                <w:sz w:val="72"/>
                                <w:szCs w:val="72"/>
                              </w:rPr>
                              <w:alias w:val="Título"/>
                              <w:id w:val="-958338334"/>
                              <w:placeholder>
                                <w:docPart w:val="8BB3152D1303497DAB8EAE2850943F7B"/>
                              </w:placeholder>
                              <w:showingPlcHdr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14:paraId="218D1563" w14:textId="77777777" w:rsidR="00D42DA1" w:rsidRDefault="00D42DA1" w:rsidP="00C672AE">
                                <w:pPr>
                                  <w:spacing w:after="160" w:line="240" w:lineRule="auto"/>
                                  <w:jc w:val="left"/>
                                  <w:rPr>
                                    <w:rFonts w:asciiTheme="majorHAnsi" w:eastAsiaTheme="majorEastAsia" w:hAnsiTheme="majorHAnsi" w:cstheme="majorBidi"/>
                                    <w:color w:val="94B6D2" w:themeColor="accent1"/>
                                    <w:sz w:val="72"/>
                                    <w:szCs w:val="72"/>
                                  </w:rPr>
                                </w:pPr>
                                <w:r>
                                  <w:rPr>
                                    <w:rFonts w:asciiTheme="majorHAnsi" w:eastAsiaTheme="majorEastAsia" w:hAnsiTheme="majorHAnsi" w:cstheme="majorBidi"/>
                                    <w:color w:val="94B6D2" w:themeColor="accent1"/>
                                    <w:sz w:val="72"/>
                                    <w:szCs w:val="72"/>
                                  </w:rPr>
                                  <w:t xml:space="preserve">     </w:t>
                                </w:r>
                              </w:p>
                            </w:sdtContent>
                          </w:sdt>
                          <w:p w14:paraId="3C7A4856" w14:textId="77777777" w:rsidR="00D42DA1" w:rsidRPr="00C672AE" w:rsidRDefault="00D42DA1" w:rsidP="00C672AE">
                            <w:pPr>
                              <w:rPr>
                                <w:lang w:val="es-ES_tradnl" w:eastAsia="es-AR"/>
                              </w:rPr>
                            </w:pPr>
                          </w:p>
                          <w:p w14:paraId="3A35EF1F" w14:textId="77777777" w:rsidR="00D42DA1" w:rsidRPr="001A56E7" w:rsidRDefault="00D42DA1" w:rsidP="00135090">
                            <w:pPr>
                              <w:pStyle w:val="Ttulo"/>
                              <w:ind w:firstLine="0"/>
                            </w:pPr>
                            <w:r w:rsidRPr="001A56E7">
                              <w:t xml:space="preserve"> </w:t>
                            </w:r>
                          </w:p>
                          <w:p w14:paraId="422356F9" w14:textId="77777777" w:rsidR="00D42DA1" w:rsidRPr="001A56E7" w:rsidRDefault="00D42DA1" w:rsidP="00135090">
                            <w:pPr>
                              <w:pStyle w:val="Ttulo"/>
                              <w:ind w:firstLine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A88FA3" id="Text Box 2" o:spid="_x0000_s1028" type="#_x0000_t202" style="position:absolute;left:0;text-align:left;margin-left:-27.5pt;margin-top:487.9pt;width:553.25pt;height:134.8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" filled="f" stroked="f">
                <v:textbox>
                  <w:txbxContent>
                    <w:p w14:paraId="24431825" w14:textId="77777777" w:rsidR="00D42DA1" w:rsidRDefault="00D42DA1" w:rsidP="00135090">
                      <w:pPr>
                        <w:pStyle w:val="Ttulo"/>
                        <w:ind w:firstLine="0"/>
                        <w:jc w:val="center"/>
                        <w:rPr>
                          <w:color w:val="FFFFFF" w:themeColor="background1"/>
                          <w:sz w:val="40"/>
                        </w:rPr>
                      </w:pPr>
                      <w:r>
                        <w:rPr>
                          <w:color w:val="FFFFFF" w:themeColor="background1"/>
                          <w:sz w:val="40"/>
                        </w:rPr>
                        <w:t xml:space="preserve">  </w:t>
                      </w:r>
                      <w:r w:rsidRPr="00C672AE">
                        <w:rPr>
                          <w:color w:val="FFFFFF" w:themeColor="background1"/>
                          <w:sz w:val="40"/>
                        </w:rPr>
                        <w:t>Formato de Levantamiento información para la creación de Plantillas de Metadatos</w:t>
                      </w:r>
                    </w:p>
                    <w:p w14:paraId="3D020E38" w14:textId="77777777" w:rsidR="00D42DA1" w:rsidRPr="00C672AE" w:rsidRDefault="00D42DA1" w:rsidP="00C672AE">
                      <w:pPr>
                        <w:jc w:val="center"/>
                        <w:rPr>
                          <w:color w:val="BFBFBF" w:themeColor="background1" w:themeShade="BF"/>
                          <w:sz w:val="36"/>
                          <w:szCs w:val="36"/>
                          <w:lang w:val="es-ES_tradnl" w:eastAsia="es-AR"/>
                        </w:rPr>
                      </w:pPr>
                      <w:r w:rsidRPr="00C672AE">
                        <w:rPr>
                          <w:color w:val="BFBFBF" w:themeColor="background1" w:themeShade="BF"/>
                          <w:sz w:val="36"/>
                          <w:szCs w:val="36"/>
                          <w:lang w:val="es-ES_tradnl" w:eastAsia="es-AR"/>
                        </w:rPr>
                        <w:t xml:space="preserve">Perfil Metadatos – Datos tipo </w:t>
                      </w:r>
                      <w:r w:rsidR="00860AF9">
                        <w:rPr>
                          <w:color w:val="BFBFBF" w:themeColor="background1" w:themeShade="BF"/>
                          <w:sz w:val="36"/>
                          <w:szCs w:val="36"/>
                          <w:lang w:val="es-ES_tradnl" w:eastAsia="es-AR"/>
                        </w:rPr>
                        <w:t>Vector</w:t>
                      </w:r>
                    </w:p>
                    <w:p w14:paraId="12E85ED3" w14:textId="77777777" w:rsidR="00D42DA1" w:rsidRDefault="00D42DA1" w:rsidP="00C672AE">
                      <w:pPr>
                        <w:jc w:val="center"/>
                        <w:rPr>
                          <w:lang w:val="es-ES_tradnl" w:eastAsia="es-AR"/>
                        </w:rPr>
                      </w:pPr>
                    </w:p>
                    <w:p w14:paraId="778A8E61" w14:textId="77777777" w:rsidR="00D42DA1" w:rsidRPr="00C672AE" w:rsidRDefault="00D42DA1" w:rsidP="00C672AE">
                      <w:pPr>
                        <w:rPr>
                          <w:lang w:val="es-ES_tradnl" w:eastAsia="es-AR"/>
                        </w:rPr>
                      </w:pPr>
                    </w:p>
                    <w:p w14:paraId="19851541" w14:textId="77777777" w:rsidR="00D42DA1" w:rsidRPr="00C672AE" w:rsidRDefault="00D42DA1" w:rsidP="00C672AE">
                      <w:pPr>
                        <w:rPr>
                          <w:lang w:val="es-ES_tradnl" w:eastAsia="es-AR"/>
                        </w:rPr>
                      </w:pPr>
                    </w:p>
                    <w:sdt>
                      <w:sdtPr>
                        <w:rPr>
                          <w:rFonts w:asciiTheme="majorHAnsi" w:eastAsiaTheme="majorEastAsia" w:hAnsiTheme="majorHAnsi" w:cstheme="majorBidi"/>
                          <w:color w:val="94B6D2" w:themeColor="accent1"/>
                          <w:sz w:val="72"/>
                          <w:szCs w:val="72"/>
                        </w:rPr>
                        <w:alias w:val="Título"/>
                        <w:id w:val="-958338334"/>
                        <w:placeholder>
                          <w:docPart w:val="8BB3152D1303497DAB8EAE2850943F7B"/>
                        </w:placeholder>
                        <w:showingPlcHdr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14:paraId="218D1563" w14:textId="77777777" w:rsidR="00D42DA1" w:rsidRDefault="00D42DA1" w:rsidP="00C672AE">
                          <w:pPr>
                            <w:spacing w:after="160" w:line="240" w:lineRule="auto"/>
                            <w:jc w:val="left"/>
                            <w:rPr>
                              <w:rFonts w:asciiTheme="majorHAnsi" w:eastAsiaTheme="majorEastAsia" w:hAnsiTheme="majorHAnsi" w:cstheme="majorBidi"/>
                              <w:color w:val="94B6D2" w:themeColor="accent1"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color w:val="94B6D2" w:themeColor="accent1"/>
                              <w:sz w:val="72"/>
                              <w:szCs w:val="72"/>
                            </w:rPr>
                            <w:t xml:space="preserve">     </w:t>
                          </w:r>
                        </w:p>
                      </w:sdtContent>
                    </w:sdt>
                    <w:p w14:paraId="3C7A4856" w14:textId="77777777" w:rsidR="00D42DA1" w:rsidRPr="00C672AE" w:rsidRDefault="00D42DA1" w:rsidP="00C672AE">
                      <w:pPr>
                        <w:rPr>
                          <w:lang w:val="es-ES_tradnl" w:eastAsia="es-AR"/>
                        </w:rPr>
                      </w:pPr>
                    </w:p>
                    <w:p w14:paraId="3A35EF1F" w14:textId="77777777" w:rsidR="00D42DA1" w:rsidRPr="001A56E7" w:rsidRDefault="00D42DA1" w:rsidP="00135090">
                      <w:pPr>
                        <w:pStyle w:val="Ttulo"/>
                        <w:ind w:firstLine="0"/>
                      </w:pPr>
                      <w:r w:rsidRPr="001A56E7">
                        <w:t xml:space="preserve"> </w:t>
                      </w:r>
                    </w:p>
                    <w:p w14:paraId="422356F9" w14:textId="77777777" w:rsidR="00D42DA1" w:rsidRPr="001A56E7" w:rsidRDefault="00D42DA1" w:rsidP="00135090">
                      <w:pPr>
                        <w:pStyle w:val="Ttulo"/>
                        <w:ind w:firstLine="0"/>
                      </w:pPr>
                    </w:p>
                  </w:txbxContent>
                </v:textbox>
              </v:shape>
            </w:pict>
          </mc:Fallback>
        </mc:AlternateContent>
      </w:r>
      <w:r w:rsidR="00C672AE">
        <w:rPr>
          <w:noProof/>
          <w:color w:val="FFFFFF" w:themeColor="background1"/>
          <w:lang w:val="en-US" w:eastAsia="en-US"/>
        </w:rPr>
        <w:drawing>
          <wp:anchor distT="0" distB="0" distL="114300" distR="114300" simplePos="0" relativeHeight="251619327" behindDoc="0" locked="0" layoutInCell="1" allowOverlap="1" wp14:anchorId="1E1233A7" wp14:editId="3B544138">
            <wp:simplePos x="0" y="0"/>
            <wp:positionH relativeFrom="column">
              <wp:posOffset>-912495</wp:posOffset>
            </wp:positionH>
            <wp:positionV relativeFrom="paragraph">
              <wp:posOffset>-1533525</wp:posOffset>
            </wp:positionV>
            <wp:extent cx="8315325" cy="10760075"/>
            <wp:effectExtent l="19050" t="0" r="952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5325" cy="1076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DD5B7D">
        <w:rPr>
          <w:lang w:val="es-ES_tradnl"/>
        </w:rPr>
        <w:t>G</w:t>
      </w:r>
      <w:r>
        <w:rPr>
          <w:noProof/>
          <w:lang w:val="en-US" w:eastAsia="en-US"/>
        </w:rPr>
        <mc:AlternateContent>
          <mc:Choice Requires="wps">
            <w:drawing>
              <wp:inline distT="0" distB="0" distL="0" distR="0" wp14:anchorId="2A56D9FC" wp14:editId="60F56DD0">
                <wp:extent cx="315595" cy="315595"/>
                <wp:effectExtent l="0" t="0" r="0" b="0"/>
                <wp:docPr id="4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15595" cy="3155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0CC85139" id="AutoShape 1" o:spid="_x0000_s1026" style="width:24.85pt;height:24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" filled="f" stroked="f">
                <o:lock v:ext="edit" aspectratio="t"/>
                <w10:anchorlock/>
              </v:rect>
            </w:pict>
          </mc:Fallback>
        </mc:AlternateContent>
      </w:r>
      <w:r w:rsidR="005E008D" w:rsidRPr="00DB4C99">
        <w:rPr>
          <w:lang w:val="es-ES_tradnl"/>
        </w:rPr>
        <w:br w:type="page"/>
      </w:r>
    </w:p>
    <w:p w14:paraId="12C4A3F9" w14:textId="77777777" w:rsidR="00B05ED1" w:rsidRPr="00A529B1" w:rsidRDefault="00B05ED1" w:rsidP="00B05ED1">
      <w:pPr>
        <w:pStyle w:val="Ttulo1"/>
      </w:pPr>
      <w:bookmarkStart w:id="0" w:name="_Toc509358599"/>
      <w:r w:rsidRPr="00B05ED1">
        <w:lastRenderedPageBreak/>
        <w:t>INTRODUCCIÓN</w:t>
      </w:r>
      <w:bookmarkEnd w:id="0"/>
    </w:p>
    <w:p w14:paraId="1CD34EF1" w14:textId="77777777" w:rsidR="00B05ED1" w:rsidRDefault="00B05ED1" w:rsidP="00B05ED1">
      <w:r>
        <w:t xml:space="preserve">El presente formato tiene como objetivo ser el instrumento de levantamiento de información para la creación de plantillas de metadatos correspondientes a productos geográficos de </w:t>
      </w:r>
      <w:r w:rsidR="00890F2D">
        <w:t>tipo</w:t>
      </w:r>
      <w:r w:rsidR="00860AF9">
        <w:t xml:space="preserve"> Vector</w:t>
      </w:r>
      <w:r>
        <w:t>, fue generado en base al perfil de metadato básico diseñado por</w:t>
      </w:r>
      <w:r w:rsidR="00555994">
        <w:t xml:space="preserve"> el</w:t>
      </w:r>
      <w:r>
        <w:t xml:space="preserve"> Centro de Investigación y Desarrollo en Información Geográfica - CIAF-.</w:t>
      </w:r>
    </w:p>
    <w:p w14:paraId="718831F7" w14:textId="77777777" w:rsidR="00B05ED1" w:rsidRDefault="00B05ED1" w:rsidP="00B05ED1">
      <w:r>
        <w:t xml:space="preserve">En cada sección o elemento de metadato se indica su obligatoriedad con las convenciones </w:t>
      </w:r>
      <w:r>
        <w:rPr>
          <w:color w:val="FF0000"/>
        </w:rPr>
        <w:t>(O</w:t>
      </w:r>
      <w:r w:rsidRPr="00EA207A">
        <w:rPr>
          <w:color w:val="FF0000"/>
        </w:rPr>
        <w:t>)</w:t>
      </w:r>
      <w:r>
        <w:t xml:space="preserve">, </w:t>
      </w:r>
      <w:r w:rsidRPr="00EA207A">
        <w:rPr>
          <w:color w:val="FFC000"/>
        </w:rPr>
        <w:t>(</w:t>
      </w:r>
      <w:proofErr w:type="spellStart"/>
      <w:r w:rsidRPr="00EA207A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EA207A">
        <w:rPr>
          <w:color w:val="FFC000"/>
        </w:rPr>
        <w:t>)</w:t>
      </w:r>
      <w:r>
        <w:t xml:space="preserve"> y </w:t>
      </w:r>
      <w:r w:rsidRPr="00EA207A">
        <w:rPr>
          <w:color w:val="00B0F0"/>
        </w:rPr>
        <w:t>(C)</w:t>
      </w:r>
      <w:r>
        <w:t xml:space="preserve"> que equivalen a Obligato</w:t>
      </w:r>
      <w:r w:rsidRPr="00690176">
        <w:t>rio</w:t>
      </w:r>
      <w:r>
        <w:t xml:space="preserve">, </w:t>
      </w:r>
      <w:r w:rsidRPr="00690176">
        <w:t>Opcional</w:t>
      </w:r>
      <w:r>
        <w:t xml:space="preserve"> y </w:t>
      </w:r>
      <w:r w:rsidRPr="00690176">
        <w:t>Condicional</w:t>
      </w:r>
      <w:r>
        <w:t xml:space="preserve"> respectivamente, se recomienda que los elementos opcionales en lo posible sean diligenciados ya que consideran información fundamental del recurso, su diligenciamiento aporta en la obtención de un metadato completo.</w:t>
      </w:r>
    </w:p>
    <w:p w14:paraId="10F1B656" w14:textId="77777777" w:rsidR="00B05ED1" w:rsidRDefault="00B05ED1" w:rsidP="00B05ED1">
      <w:pPr>
        <w:sectPr w:rsidR="00B05ED1" w:rsidSect="00242AA7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pgSz w:w="12240" w:h="15840" w:code="1"/>
          <w:pgMar w:top="1440" w:right="1077" w:bottom="1440" w:left="1077" w:header="680" w:footer="0" w:gutter="0"/>
          <w:cols w:space="708"/>
          <w:titlePg/>
          <w:docGrid w:linePitch="360"/>
        </w:sectPr>
      </w:pPr>
    </w:p>
    <w:p w14:paraId="23ECC069" w14:textId="77777777" w:rsidR="00B05ED1" w:rsidRPr="00A529B1" w:rsidRDefault="00B05ED1" w:rsidP="00B05ED1">
      <w:pPr>
        <w:pStyle w:val="Ttulo1"/>
      </w:pPr>
      <w:r w:rsidRPr="00B05ED1">
        <w:lastRenderedPageBreak/>
        <w:t>Formato</w:t>
      </w:r>
      <w:r>
        <w:t xml:space="preserve"> Levantamiento de Información</w:t>
      </w:r>
    </w:p>
    <w:p w14:paraId="4C9E3457" w14:textId="77777777" w:rsidR="00B82097" w:rsidRDefault="00B05ED1" w:rsidP="00B05ED1">
      <w:r>
        <w:t xml:space="preserve">El formato considera las secciones y respectivos elementos de metadatos básicos, necesarios para documentar de manera eficiente un recurso o producto geográfico, para su diligenciamiento se puede consultar el </w:t>
      </w:r>
      <w:r w:rsidRPr="00EA207A">
        <w:rPr>
          <w:b/>
          <w:i/>
        </w:rPr>
        <w:t>“</w:t>
      </w:r>
      <w:bookmarkStart w:id="1" w:name="_Hlk512413473"/>
      <w:r w:rsidRPr="00EA207A">
        <w:rPr>
          <w:b/>
          <w:i/>
        </w:rPr>
        <w:t xml:space="preserve">Anexo </w:t>
      </w:r>
      <w:r w:rsidR="00860AF9">
        <w:rPr>
          <w:b/>
          <w:i/>
        </w:rPr>
        <w:t>A</w:t>
      </w:r>
      <w:r w:rsidRPr="00EA207A">
        <w:rPr>
          <w:b/>
          <w:i/>
        </w:rPr>
        <w:t>: Guía Perfil de Metadatos-</w:t>
      </w:r>
      <w:bookmarkEnd w:id="1"/>
      <w:r w:rsidR="00860AF9">
        <w:rPr>
          <w:b/>
          <w:i/>
        </w:rPr>
        <w:t>Vector</w:t>
      </w:r>
      <w:r w:rsidR="00890F2D" w:rsidRPr="00EA207A">
        <w:rPr>
          <w:b/>
          <w:i/>
        </w:rPr>
        <w:t>”</w:t>
      </w:r>
      <w:r w:rsidRPr="00EA207A">
        <w:rPr>
          <w:b/>
          <w:i/>
        </w:rPr>
        <w:t xml:space="preserve"> </w:t>
      </w:r>
      <w:r>
        <w:t>en donde se considera la definición de cada elemento y las recomendaciones generales para su diligenciamiento.</w:t>
      </w: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12"/>
        <w:gridCol w:w="6237"/>
      </w:tblGrid>
      <w:tr w:rsidR="00B82097" w:rsidRPr="00B82097" w14:paraId="0D2562D4" w14:textId="77777777" w:rsidTr="00890F2D">
        <w:trPr>
          <w:trHeight w:val="339"/>
        </w:trPr>
        <w:tc>
          <w:tcPr>
            <w:tcW w:w="10349" w:type="dxa"/>
            <w:gridSpan w:val="2"/>
            <w:shd w:val="clear" w:color="auto" w:fill="ACB9CA"/>
            <w:vAlign w:val="center"/>
          </w:tcPr>
          <w:p w14:paraId="6C4AD049" w14:textId="77777777" w:rsidR="00B82097" w:rsidRPr="00890F2D" w:rsidRDefault="00921F94" w:rsidP="00921F94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>Información d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Cs w:val="24"/>
              </w:rPr>
              <w:t>e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>l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Metadato</w:t>
            </w:r>
            <w:r w:rsidR="00B82097" w:rsidRPr="00890F2D">
              <w:rPr>
                <w:rFonts w:ascii="Calibri Light" w:eastAsia="Times New Roman" w:hAnsi="Calibri Light" w:cs="Times New Roman"/>
                <w:color w:val="2F5496"/>
                <w:szCs w:val="24"/>
                <w:vertAlign w:val="superscript"/>
              </w:rPr>
              <w:footnoteReference w:id="1"/>
            </w:r>
            <w:r w:rsidR="00F562CB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="00F562CB"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</w:tr>
      <w:tr w:rsidR="00F562CB" w:rsidRPr="00B82097" w14:paraId="05034677" w14:textId="77777777" w:rsidTr="00B840C8">
        <w:tc>
          <w:tcPr>
            <w:tcW w:w="4112" w:type="dxa"/>
            <w:shd w:val="clear" w:color="auto" w:fill="D5DCE4"/>
            <w:vAlign w:val="center"/>
          </w:tcPr>
          <w:p w14:paraId="6E4D1E7A" w14:textId="77777777" w:rsidR="00F562CB" w:rsidRPr="00F562CB" w:rsidRDefault="00F562CB" w:rsidP="00F562CB">
            <w:pPr>
              <w:pStyle w:val="Prrafodelista"/>
              <w:numPr>
                <w:ilvl w:val="2"/>
                <w:numId w:val="8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Código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F9728C1" w14:textId="77777777" w:rsidR="00F562CB" w:rsidRPr="00B82097" w:rsidRDefault="00F562CB" w:rsidP="00F562CB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 xml:space="preserve">[Valor por defecto: 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Proporcionado por el </w:t>
            </w:r>
            <w:r w:rsidR="00860AF9">
              <w:rPr>
                <w:rFonts w:ascii="Calibri" w:hAnsi="Calibri" w:cs="Calibri"/>
                <w:color w:val="A5A5A5"/>
                <w:szCs w:val="16"/>
              </w:rPr>
              <w:t>catálogo</w:t>
            </w:r>
            <w:r>
              <w:rPr>
                <w:rFonts w:ascii="Calibri" w:hAnsi="Calibri" w:cs="Calibri"/>
                <w:color w:val="A5A5A5"/>
                <w:szCs w:val="16"/>
              </w:rPr>
              <w:t xml:space="preserve"> de metadatos</w:t>
            </w:r>
            <w:r w:rsidRPr="00B82097">
              <w:rPr>
                <w:rFonts w:ascii="Calibri" w:hAnsi="Calibri" w:cs="Calibri"/>
                <w:color w:val="A5A5A5"/>
                <w:szCs w:val="16"/>
              </w:rPr>
              <w:t>]</w:t>
            </w:r>
          </w:p>
        </w:tc>
      </w:tr>
      <w:tr w:rsidR="00B82097" w:rsidRPr="00B82097" w14:paraId="6A710D16" w14:textId="77777777" w:rsidTr="00B840C8">
        <w:tc>
          <w:tcPr>
            <w:tcW w:w="4112" w:type="dxa"/>
            <w:shd w:val="clear" w:color="auto" w:fill="D5DCE4"/>
            <w:vAlign w:val="center"/>
          </w:tcPr>
          <w:p w14:paraId="69B2E83E" w14:textId="77777777" w:rsidR="00B82097" w:rsidRPr="00F562CB" w:rsidRDefault="00B82097" w:rsidP="00F562CB">
            <w:pPr>
              <w:pStyle w:val="Prrafodelista"/>
              <w:numPr>
                <w:ilvl w:val="2"/>
                <w:numId w:val="10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F562CB">
              <w:rPr>
                <w:rFonts w:ascii="Calibri" w:hAnsi="Calibri" w:cs="Calibri"/>
                <w:color w:val="auto"/>
                <w:szCs w:val="16"/>
              </w:rPr>
              <w:t xml:space="preserve">Idioma </w:t>
            </w:r>
            <w:r w:rsidRPr="00F562CB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0F84886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spa]</w:t>
            </w:r>
          </w:p>
        </w:tc>
      </w:tr>
      <w:tr w:rsidR="00B82097" w:rsidRPr="00B82097" w14:paraId="3424D5A1" w14:textId="77777777" w:rsidTr="00B840C8">
        <w:tc>
          <w:tcPr>
            <w:tcW w:w="4112" w:type="dxa"/>
            <w:shd w:val="clear" w:color="auto" w:fill="D5DCE4"/>
            <w:vAlign w:val="center"/>
          </w:tcPr>
          <w:p w14:paraId="0E0FFE01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1.2.2.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Codificación de caracteres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16902D41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5A5A5"/>
                <w:szCs w:val="16"/>
              </w:rPr>
              <w:t>[Valor por defecto: UTF-8]</w:t>
            </w:r>
          </w:p>
        </w:tc>
      </w:tr>
      <w:tr w:rsidR="00F562CB" w:rsidRPr="00B82097" w14:paraId="006EE719" w14:textId="77777777" w:rsidTr="00D42DA1">
        <w:tc>
          <w:tcPr>
            <w:tcW w:w="10349" w:type="dxa"/>
            <w:gridSpan w:val="2"/>
            <w:shd w:val="clear" w:color="auto" w:fill="D5DCE4"/>
            <w:vAlign w:val="center"/>
          </w:tcPr>
          <w:p w14:paraId="0424521D" w14:textId="006AD99D" w:rsidR="00F562CB" w:rsidRPr="00B82097" w:rsidRDefault="00F562CB" w:rsidP="00F562CB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5A5A5"/>
                <w:szCs w:val="16"/>
              </w:rPr>
            </w:pPr>
            <w:r w:rsidRPr="00F562CB">
              <w:rPr>
                <w:rFonts w:ascii="Calibri Light" w:eastAsia="Times New Roman" w:hAnsi="Calibri Light" w:cs="Times New Roman"/>
                <w:color w:val="2F5496"/>
                <w:szCs w:val="24"/>
              </w:rPr>
              <w:t>1.</w:t>
            </w:r>
            <w:sdt>
              <w:sdtPr>
                <w:rPr>
                  <w:rStyle w:val="Estilo2"/>
                </w:rPr>
                <w:alias w:val="despliegue"/>
                <w:tag w:val="despliegue"/>
                <w:id w:val="1802043526"/>
                <w:placeholder>
                  <w:docPart w:val="D9C3EC4BA1934358A0C1A79107B56057"/>
                </w:placeholder>
                <w:showingPlcHdr/>
                <w15:appearance w15:val="hidden"/>
                <w:comboBox>
                  <w:listItem w:value="Elija un elemento."/>
                  <w:listItem w:displayText="op1" w:value="op1"/>
                  <w:listItem w:displayText="op2" w:value="op2"/>
                  <w:listItem w:displayText="op3" w:value="op3"/>
                </w:comboBox>
              </w:sdtPr>
              <w:sdtEndPr>
                <w:rPr>
                  <w:rStyle w:val="Fuentedeprrafopredeter"/>
                  <w:rFonts w:ascii="Calibri Light" w:eastAsia="Times New Roman" w:hAnsi="Calibri Light" w:cs="Times New Roman"/>
                  <w:b w:val="0"/>
                  <w:bCs w:val="0"/>
                  <w:color w:val="2F5496"/>
                  <w:sz w:val="24"/>
                  <w:szCs w:val="24"/>
                  <w:u w:val="none"/>
                  <w:lang w:val="es-CO" w:eastAsia="en-US"/>
                </w:rPr>
              </w:sdtEndPr>
              <w:sdtContent>
                <w:r w:rsidR="00765E63" w:rsidRPr="00B15CA1">
                  <w:rPr>
                    <w:rStyle w:val="Textodelmarcadordeposicin"/>
                  </w:rPr>
                  <w:t>Elija un elemento.</w:t>
                </w:r>
              </w:sdtContent>
            </w:sdt>
            <w:r>
              <w:rPr>
                <w:rFonts w:ascii="Calibri" w:hAnsi="Calibri" w:cs="Calibri"/>
                <w:color w:val="A5A5A5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</w:tr>
      <w:tr w:rsidR="00F562CB" w:rsidRPr="00B82097" w14:paraId="67FA3B5A" w14:textId="77777777" w:rsidTr="00B840C8">
        <w:tc>
          <w:tcPr>
            <w:tcW w:w="4112" w:type="dxa"/>
            <w:shd w:val="clear" w:color="auto" w:fill="D5DCE4"/>
            <w:vAlign w:val="center"/>
          </w:tcPr>
          <w:p w14:paraId="39A46547" w14:textId="77777777" w:rsidR="00F562CB" w:rsidRDefault="00F562CB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1.3.1.    Titulo </w:t>
            </w:r>
            <w:r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72CE1B4D" w14:textId="77777777" w:rsidR="00F562CB" w:rsidRPr="00B82097" w:rsidRDefault="00F562CB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5D74DAAB" w14:textId="77777777" w:rsidTr="00B840C8">
        <w:tc>
          <w:tcPr>
            <w:tcW w:w="4112" w:type="dxa"/>
            <w:shd w:val="clear" w:color="auto" w:fill="D5DCE4"/>
            <w:vAlign w:val="center"/>
          </w:tcPr>
          <w:p w14:paraId="05C3D892" w14:textId="77777777" w:rsidR="00B82097" w:rsidRPr="00B82097" w:rsidRDefault="002B63E8" w:rsidP="00F562CB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>1.3.1.</w:t>
            </w:r>
            <w:r>
              <w:rPr>
                <w:rFonts w:ascii="Calibri" w:hAnsi="Calibri" w:cs="Calibri"/>
                <w:color w:val="auto"/>
                <w:szCs w:val="16"/>
              </w:rPr>
              <w:tab/>
            </w:r>
            <w:r w:rsidR="00F562CB">
              <w:rPr>
                <w:rFonts w:ascii="Calibri" w:hAnsi="Calibri" w:cs="Calibri"/>
                <w:color w:val="auto"/>
                <w:szCs w:val="16"/>
              </w:rPr>
              <w:t>Identificador</w:t>
            </w:r>
            <w:r w:rsidR="00B82097" w:rsidRPr="00B8209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="00B82097" w:rsidRPr="00B82097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37" w:type="dxa"/>
            <w:vAlign w:val="center"/>
          </w:tcPr>
          <w:p w14:paraId="45580998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7AD86244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66F5B2C7" w14:textId="77777777" w:rsidR="00B82097" w:rsidRPr="00B82097" w:rsidRDefault="00B82097" w:rsidP="002A3767">
            <w:pPr>
              <w:keepNext/>
              <w:keepLines/>
              <w:numPr>
                <w:ilvl w:val="0"/>
                <w:numId w:val="5"/>
              </w:numPr>
              <w:spacing w:before="40"/>
              <w:ind w:left="0" w:firstLine="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Contacto de los metadatos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B82097" w:rsidRPr="00B82097" w14:paraId="6C023B1C" w14:textId="77777777" w:rsidTr="00B840C8">
        <w:tc>
          <w:tcPr>
            <w:tcW w:w="4112" w:type="dxa"/>
            <w:shd w:val="clear" w:color="auto" w:fill="D5DCE4"/>
            <w:vAlign w:val="center"/>
          </w:tcPr>
          <w:p w14:paraId="5A3ED312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638533753"/>
            <w:placeholder>
              <w:docPart w:val="DA5C6D42682A4CF783E955E2E307AF85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373449DC" w14:textId="77777777" w:rsidR="00B82097" w:rsidRPr="00B82097" w:rsidRDefault="007C4FFC" w:rsidP="00B82097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2BBD8A76" w14:textId="77777777" w:rsidTr="00B840C8">
        <w:tc>
          <w:tcPr>
            <w:tcW w:w="4112" w:type="dxa"/>
            <w:shd w:val="clear" w:color="auto" w:fill="D5DCE4"/>
            <w:vAlign w:val="center"/>
          </w:tcPr>
          <w:p w14:paraId="2CA2983C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74B70166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3392CFAA" w14:textId="77777777" w:rsidTr="00B840C8">
        <w:tc>
          <w:tcPr>
            <w:tcW w:w="4112" w:type="dxa"/>
            <w:shd w:val="clear" w:color="auto" w:fill="D5DCE4"/>
            <w:vAlign w:val="center"/>
          </w:tcPr>
          <w:p w14:paraId="217593A1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36AD5B42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21A56B64" w14:textId="77777777" w:rsidTr="00B840C8">
        <w:tc>
          <w:tcPr>
            <w:tcW w:w="4112" w:type="dxa"/>
            <w:shd w:val="clear" w:color="auto" w:fill="D5DCE4"/>
            <w:vAlign w:val="center"/>
          </w:tcPr>
          <w:p w14:paraId="22357AAF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78B061D0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11C9324F" w14:textId="77777777" w:rsidTr="00B840C8">
        <w:tc>
          <w:tcPr>
            <w:tcW w:w="4112" w:type="dxa"/>
            <w:shd w:val="clear" w:color="auto" w:fill="D5DCE4"/>
            <w:vAlign w:val="center"/>
          </w:tcPr>
          <w:p w14:paraId="6215947F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678621417"/>
            <w:placeholder>
              <w:docPart w:val="2598917D3AC342729C7DFB9A797071D1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70EEBCAD" w14:textId="77777777" w:rsidR="00B82097" w:rsidRPr="00B82097" w:rsidRDefault="008C6B3D" w:rsidP="00B82097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4AD6B87F" w14:textId="77777777" w:rsidTr="00B840C8">
        <w:tc>
          <w:tcPr>
            <w:tcW w:w="4112" w:type="dxa"/>
            <w:shd w:val="clear" w:color="auto" w:fill="D5DCE4"/>
            <w:vAlign w:val="center"/>
          </w:tcPr>
          <w:p w14:paraId="6E9BC51B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1.4.6.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68E596CA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69AFDF85" w14:textId="77777777" w:rsidTr="00B840C8">
        <w:tc>
          <w:tcPr>
            <w:tcW w:w="4112" w:type="dxa"/>
            <w:shd w:val="clear" w:color="auto" w:fill="D5DCE4"/>
            <w:vAlign w:val="center"/>
          </w:tcPr>
          <w:p w14:paraId="2A70B64E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1.4.7.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410EA3D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76A4EB08" w14:textId="77777777" w:rsidTr="00B840C8">
        <w:tc>
          <w:tcPr>
            <w:tcW w:w="4112" w:type="dxa"/>
            <w:shd w:val="clear" w:color="auto" w:fill="D5DCE4"/>
            <w:vAlign w:val="center"/>
          </w:tcPr>
          <w:p w14:paraId="1B1ED38D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1.4.8.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Área </w:t>
            </w:r>
            <w:r w:rsidR="007C4FFC" w:rsidRPr="00B82097">
              <w:rPr>
                <w:rFonts w:ascii="Calibri" w:hAnsi="Calibri" w:cs="Calibri"/>
                <w:color w:val="auto"/>
                <w:szCs w:val="16"/>
              </w:rPr>
              <w:t>administrativa</w:t>
            </w:r>
            <w:r w:rsidR="007C4FFC" w:rsidRPr="00B82097">
              <w:rPr>
                <w:rFonts w:ascii="Calibri" w:hAnsi="Calibri" w:cs="Calibri"/>
                <w:color w:val="FFC000"/>
                <w:szCs w:val="16"/>
              </w:rPr>
              <w:t xml:space="preserve"> (</w:t>
            </w:r>
            <w:proofErr w:type="spellStart"/>
            <w:r w:rsidR="00F562CB"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="00F562CB"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08A680B9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7FFCAE8E" w14:textId="77777777" w:rsidTr="00B840C8">
        <w:tc>
          <w:tcPr>
            <w:tcW w:w="4112" w:type="dxa"/>
            <w:shd w:val="clear" w:color="auto" w:fill="D5DCE4"/>
            <w:vAlign w:val="center"/>
          </w:tcPr>
          <w:p w14:paraId="2FD98A18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1.4.9.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47937BAE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1961B1D0" w14:textId="77777777" w:rsidTr="00B840C8">
        <w:tc>
          <w:tcPr>
            <w:tcW w:w="4112" w:type="dxa"/>
            <w:shd w:val="clear" w:color="auto" w:fill="D5DCE4"/>
            <w:vAlign w:val="center"/>
          </w:tcPr>
          <w:p w14:paraId="1BC1707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1.4.10.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6703D726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B82097" w:rsidRPr="00B82097" w14:paraId="20B0130A" w14:textId="77777777" w:rsidTr="00B840C8">
        <w:tc>
          <w:tcPr>
            <w:tcW w:w="4112" w:type="dxa"/>
            <w:shd w:val="clear" w:color="auto" w:fill="D5DCE4"/>
            <w:vAlign w:val="center"/>
          </w:tcPr>
          <w:p w14:paraId="53EF2658" w14:textId="77777777" w:rsidR="00B82097" w:rsidRPr="00B82097" w:rsidRDefault="00B82097" w:rsidP="00A60478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Correo Electrónico </w:t>
            </w:r>
            <w:r w:rsidR="00A60478"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="00A60478"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="00A60478"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189ED723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308F3560" w14:textId="77777777" w:rsidTr="00B840C8">
        <w:tc>
          <w:tcPr>
            <w:tcW w:w="4112" w:type="dxa"/>
            <w:shd w:val="clear" w:color="auto" w:fill="D5DCE4"/>
            <w:vAlign w:val="center"/>
          </w:tcPr>
          <w:p w14:paraId="1DD71863" w14:textId="77777777" w:rsidR="00B82097" w:rsidRPr="00B82097" w:rsidRDefault="00B82097" w:rsidP="00A60478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 w:rsidRPr="00B82097">
              <w:rPr>
                <w:rFonts w:ascii="Calibri" w:hAnsi="Calibri" w:cs="Calibri"/>
                <w:color w:val="000000"/>
                <w:szCs w:val="16"/>
              </w:rPr>
              <w:t>1.4.12.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ab/>
            </w:r>
            <w:r w:rsidR="007C4FFC">
              <w:rPr>
                <w:rFonts w:ascii="Calibri" w:hAnsi="Calibri" w:cs="Calibri"/>
                <w:color w:val="000000"/>
                <w:szCs w:val="16"/>
              </w:rPr>
              <w:t>Enlace</w:t>
            </w:r>
            <w:r w:rsidR="007C4FFC"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="007C4FFC" w:rsidRPr="00B82097">
              <w:rPr>
                <w:rFonts w:ascii="Calibri" w:hAnsi="Calibri" w:cs="Calibri"/>
                <w:color w:val="auto"/>
                <w:szCs w:val="16"/>
              </w:rPr>
              <w:t>(</w:t>
            </w:r>
            <w:r w:rsidR="00A60478"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37" w:type="dxa"/>
            <w:vAlign w:val="center"/>
          </w:tcPr>
          <w:p w14:paraId="5FCF58D1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4E83AE14" w14:textId="77777777" w:rsidTr="00B840C8">
        <w:tc>
          <w:tcPr>
            <w:tcW w:w="4112" w:type="dxa"/>
            <w:shd w:val="clear" w:color="auto" w:fill="D5DCE4"/>
            <w:vAlign w:val="center"/>
          </w:tcPr>
          <w:p w14:paraId="00FF697D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Horario de </w:t>
            </w:r>
            <w:r w:rsidR="007C4FFC" w:rsidRPr="00B82097">
              <w:rPr>
                <w:rFonts w:ascii="Calibri" w:hAnsi="Calibri" w:cs="Calibri"/>
                <w:color w:val="auto"/>
                <w:szCs w:val="16"/>
              </w:rPr>
              <w:t>atención 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617E8A12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5FD273F4" w14:textId="77777777" w:rsidTr="00B840C8">
        <w:tc>
          <w:tcPr>
            <w:tcW w:w="4112" w:type="dxa"/>
            <w:shd w:val="clear" w:color="auto" w:fill="D5DCE4"/>
            <w:vAlign w:val="center"/>
          </w:tcPr>
          <w:p w14:paraId="2CBA1CE5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1.4.14.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7AF338AE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3CCC2C82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27B74483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1.5.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Fecha del Metadato</w:t>
            </w:r>
            <w:r w:rsidR="00A60478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="00A60478"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B82097" w:rsidRPr="00B82097" w14:paraId="4A41E0FE" w14:textId="77777777" w:rsidTr="00B840C8">
        <w:tc>
          <w:tcPr>
            <w:tcW w:w="4112" w:type="dxa"/>
            <w:shd w:val="clear" w:color="auto" w:fill="D5DCE4"/>
            <w:vAlign w:val="center"/>
          </w:tcPr>
          <w:p w14:paraId="7FD445AC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0D81DE82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8C6B3D" w:rsidRPr="00B82097" w14:paraId="14E2645F" w14:textId="77777777" w:rsidTr="00B840C8">
        <w:tc>
          <w:tcPr>
            <w:tcW w:w="4112" w:type="dxa"/>
            <w:shd w:val="clear" w:color="auto" w:fill="D5DCE4"/>
            <w:vAlign w:val="center"/>
          </w:tcPr>
          <w:p w14:paraId="5C6139DA" w14:textId="77777777" w:rsidR="008C6B3D" w:rsidRPr="00B82097" w:rsidRDefault="008C6B3D" w:rsidP="008C6B3D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1.5.2.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-317806256"/>
            <w:placeholder>
              <w:docPart w:val="EFF682A8A5204CF692F214171B3A7DD0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18F54846" w14:textId="77777777" w:rsidR="008C6B3D" w:rsidRPr="00B82097" w:rsidRDefault="008C6B3D" w:rsidP="008C6B3D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B82097" w:rsidRPr="00B82097" w14:paraId="1C5CEC4E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4C315A2A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Norma de </w:t>
            </w:r>
            <w:proofErr w:type="gramStart"/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metadatos  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(</w:t>
            </w:r>
            <w:proofErr w:type="gramEnd"/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)</w:t>
            </w:r>
          </w:p>
        </w:tc>
      </w:tr>
      <w:tr w:rsidR="00B82097" w:rsidRPr="00B82097" w14:paraId="0700A07A" w14:textId="77777777" w:rsidTr="00B840C8">
        <w:tc>
          <w:tcPr>
            <w:tcW w:w="4112" w:type="dxa"/>
            <w:shd w:val="clear" w:color="auto" w:fill="D5DCE4"/>
            <w:vAlign w:val="center"/>
          </w:tcPr>
          <w:p w14:paraId="33E22728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0604F390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ISO 19115-1]</w:t>
            </w:r>
          </w:p>
        </w:tc>
      </w:tr>
      <w:tr w:rsidR="00B82097" w:rsidRPr="00B82097" w14:paraId="1B95C567" w14:textId="77777777" w:rsidTr="00B840C8">
        <w:tc>
          <w:tcPr>
            <w:tcW w:w="4112" w:type="dxa"/>
            <w:shd w:val="clear" w:color="auto" w:fill="D5DCE4"/>
            <w:vAlign w:val="center"/>
          </w:tcPr>
          <w:p w14:paraId="3E190E89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1.6.2.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624F69AC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2014]</w:t>
            </w:r>
          </w:p>
        </w:tc>
      </w:tr>
      <w:tr w:rsidR="00B82097" w:rsidRPr="00B82097" w14:paraId="574E2BEE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5BC2B2B2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lastRenderedPageBreak/>
              <w:t>1.7.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Perfil de metadatos 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(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O</w:t>
            </w:r>
            <w:r w:rsidRPr="00B82097">
              <w:rPr>
                <w:rFonts w:ascii="Calibri" w:eastAsia="Times New Roman" w:hAnsi="Calibri" w:cs="Times New Roman"/>
                <w:color w:val="FF0000"/>
                <w:szCs w:val="26"/>
              </w:rPr>
              <w:t>)</w:t>
            </w:r>
          </w:p>
        </w:tc>
      </w:tr>
      <w:tr w:rsidR="00B82097" w:rsidRPr="00B82097" w14:paraId="5DBCD9C0" w14:textId="77777777" w:rsidTr="00B840C8">
        <w:tc>
          <w:tcPr>
            <w:tcW w:w="4112" w:type="dxa"/>
            <w:shd w:val="clear" w:color="auto" w:fill="D5DCE4"/>
            <w:vAlign w:val="center"/>
          </w:tcPr>
          <w:p w14:paraId="6CF83E6C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1.7.1.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vAlign w:val="center"/>
          </w:tcPr>
          <w:p w14:paraId="0A7FA3D5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64F1CB6B" w14:textId="77777777" w:rsidTr="00B840C8">
        <w:tc>
          <w:tcPr>
            <w:tcW w:w="4112" w:type="dxa"/>
            <w:shd w:val="clear" w:color="auto" w:fill="D5DCE4"/>
            <w:vAlign w:val="center"/>
          </w:tcPr>
          <w:p w14:paraId="30FA7D82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1.7.2.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</w:r>
            <w:r w:rsidR="00626969" w:rsidRPr="00B82097">
              <w:rPr>
                <w:rFonts w:ascii="Calibri" w:hAnsi="Calibri" w:cs="Calibri"/>
                <w:color w:val="auto"/>
                <w:szCs w:val="16"/>
              </w:rPr>
              <w:t>Edición 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vAlign w:val="center"/>
          </w:tcPr>
          <w:p w14:paraId="14ADA72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B82097" w:rsidRPr="00B82097" w14:paraId="7CDA5BE2" w14:textId="77777777" w:rsidTr="00B840C8">
        <w:tc>
          <w:tcPr>
            <w:tcW w:w="10349" w:type="dxa"/>
            <w:gridSpan w:val="2"/>
            <w:shd w:val="clear" w:color="auto" w:fill="ACB9CA"/>
            <w:vAlign w:val="center"/>
          </w:tcPr>
          <w:p w14:paraId="2B15C2AE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1.8.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Rol: ámbito de los metadatos</w:t>
            </w:r>
          </w:p>
        </w:tc>
      </w:tr>
      <w:tr w:rsidR="00B82097" w:rsidRPr="00B82097" w14:paraId="07429884" w14:textId="77777777" w:rsidTr="00B840C8">
        <w:tc>
          <w:tcPr>
            <w:tcW w:w="4112" w:type="dxa"/>
            <w:shd w:val="clear" w:color="auto" w:fill="D5DCE4"/>
            <w:vAlign w:val="center"/>
          </w:tcPr>
          <w:p w14:paraId="6003E2AA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1.8.1.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Ámbito del </w:t>
            </w:r>
            <w:r w:rsidR="00626969" w:rsidRPr="00B82097">
              <w:rPr>
                <w:rFonts w:ascii="Calibri" w:hAnsi="Calibri" w:cs="Calibri"/>
                <w:color w:val="auto"/>
                <w:szCs w:val="16"/>
              </w:rPr>
              <w:t>recurso (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Rol"/>
            <w:id w:val="-378477695"/>
            <w:placeholder>
              <w:docPart w:val="8D32B6F276024771B225E0AC2674E4FA"/>
            </w:placeholder>
            <w:showingPlcHdr/>
            <w15:color w:val="000080"/>
            <w15:appearance w15:val="tags"/>
            <w:comboBox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Conjunto de datos" w:value="Conjunto de datos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vAlign w:val="center"/>
              </w:tcPr>
              <w:p w14:paraId="101B6D73" w14:textId="77777777" w:rsidR="00B82097" w:rsidRPr="00B82097" w:rsidRDefault="00626969" w:rsidP="00B82097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20E1BB39" w14:textId="77777777" w:rsidR="00B82097" w:rsidRPr="00B82097" w:rsidRDefault="00B82097" w:rsidP="00B82097">
      <w:pPr>
        <w:spacing w:after="160" w:line="259" w:lineRule="auto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070"/>
        <w:gridCol w:w="20"/>
        <w:gridCol w:w="22"/>
        <w:gridCol w:w="8"/>
        <w:gridCol w:w="6229"/>
      </w:tblGrid>
      <w:tr w:rsidR="00B82097" w:rsidRPr="00B82097" w14:paraId="1A2FA8DF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0ED84730" w14:textId="77777777" w:rsidR="00B82097" w:rsidRPr="00B82097" w:rsidRDefault="00B82097" w:rsidP="002A3767">
            <w:pPr>
              <w:keepNext/>
              <w:keepLines/>
              <w:numPr>
                <w:ilvl w:val="0"/>
                <w:numId w:val="4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>Información de Identificación</w:t>
            </w:r>
            <w:r w:rsidR="00921F94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del Recurso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B82097" w:rsidRPr="00B82097" w14:paraId="6DE08BE0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316E41D6" w14:textId="77777777" w:rsidR="00B82097" w:rsidRPr="00B82097" w:rsidRDefault="00B82097" w:rsidP="00B840C8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A5A5A5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Citación</w:t>
            </w:r>
            <w:r w:rsidR="00E56FF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="00E56FF4" w:rsidRPr="00B82097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B82097" w:rsidRPr="00B82097" w14:paraId="0636D72D" w14:textId="77777777" w:rsidTr="00B840C8">
        <w:tc>
          <w:tcPr>
            <w:tcW w:w="4112" w:type="dxa"/>
            <w:gridSpan w:val="3"/>
            <w:shd w:val="clear" w:color="auto" w:fill="D5DCE4"/>
          </w:tcPr>
          <w:p w14:paraId="5A63081C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Titulo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243AFE34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3BF52455" w14:textId="77777777" w:rsidTr="00B840C8">
        <w:tc>
          <w:tcPr>
            <w:tcW w:w="4112" w:type="dxa"/>
            <w:gridSpan w:val="3"/>
            <w:shd w:val="clear" w:color="auto" w:fill="D5DCE4"/>
          </w:tcPr>
          <w:p w14:paraId="00E99B5D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2.1.2.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37" w:type="dxa"/>
            <w:gridSpan w:val="2"/>
          </w:tcPr>
          <w:p w14:paraId="1CF9F33D" w14:textId="77777777" w:rsidR="00B82097" w:rsidRPr="00B82097" w:rsidRDefault="00B82097" w:rsidP="00B82097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001E0A7B" w14:textId="77777777" w:rsidTr="00DF7BF8">
        <w:tc>
          <w:tcPr>
            <w:tcW w:w="4112" w:type="dxa"/>
            <w:gridSpan w:val="3"/>
            <w:shd w:val="clear" w:color="auto" w:fill="D5DCE4"/>
          </w:tcPr>
          <w:p w14:paraId="467FA68F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2.1.3.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Tipo de Fecha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1797334879"/>
            <w:placeholder>
              <w:docPart w:val="ACC00D37592A43D5AB76749ABCC8BF3E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  <w:vAlign w:val="center"/>
              </w:tcPr>
              <w:p w14:paraId="2A259DA8" w14:textId="50302EDB" w:rsidR="00D52775" w:rsidRPr="00B82097" w:rsidRDefault="00AE7FD6" w:rsidP="00D52775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8C6B3D" w:rsidRPr="00B82097" w14:paraId="6E8042BD" w14:textId="77777777" w:rsidTr="00B840C8">
        <w:tc>
          <w:tcPr>
            <w:tcW w:w="4112" w:type="dxa"/>
            <w:gridSpan w:val="3"/>
            <w:shd w:val="clear" w:color="auto" w:fill="D5DCE4"/>
          </w:tcPr>
          <w:p w14:paraId="1B84B8FF" w14:textId="77777777" w:rsidR="008C6B3D" w:rsidRPr="00B82097" w:rsidRDefault="008C6B3D" w:rsidP="008C6B3D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2.1.4.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4DB9DDD6" w14:textId="77777777" w:rsidR="008C6B3D" w:rsidRPr="00B82097" w:rsidRDefault="008C6B3D" w:rsidP="008C6B3D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8C6B3D" w:rsidRPr="00B82097" w14:paraId="69EBC0B4" w14:textId="77777777" w:rsidTr="00B840C8">
        <w:tc>
          <w:tcPr>
            <w:tcW w:w="4112" w:type="dxa"/>
            <w:gridSpan w:val="3"/>
            <w:shd w:val="clear" w:color="auto" w:fill="D5DCE4"/>
          </w:tcPr>
          <w:p w14:paraId="498D515C" w14:textId="77777777" w:rsidR="008C6B3D" w:rsidRPr="00B82097" w:rsidRDefault="008C6B3D" w:rsidP="008C6B3D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2.1.5.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Fecha Edición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37" w:type="dxa"/>
            <w:gridSpan w:val="2"/>
          </w:tcPr>
          <w:p w14:paraId="4D770446" w14:textId="77777777" w:rsidR="008C6B3D" w:rsidRPr="00B82097" w:rsidRDefault="008C6B3D" w:rsidP="008C6B3D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136CEF5C" w14:textId="77777777" w:rsidTr="000D02BD">
        <w:tc>
          <w:tcPr>
            <w:tcW w:w="4112" w:type="dxa"/>
            <w:gridSpan w:val="3"/>
            <w:shd w:val="clear" w:color="auto" w:fill="D5DCE4"/>
          </w:tcPr>
          <w:p w14:paraId="144C99FA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2.1.6.    Forma de presentación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Forma de Presentación"/>
            <w:id w:val="-2111805919"/>
            <w:placeholder>
              <w:docPart w:val="CB0C7AB68B1B43E2BD5C2738893313F9"/>
            </w:placeholder>
            <w:showingPlcHdr/>
            <w15:color w:val="000080"/>
            <w15:appearance w15:val="tags"/>
            <w:comboBox>
              <w:listItem w:value="Elija un elemento."/>
              <w:listItem w:displayText="Mapa digital" w:value="Mapa digital"/>
              <w:listItem w:displayText="Modelo digital" w:value="Modelo digital"/>
              <w:listItem w:displayText="Documento digital" w:value="Documento digital"/>
              <w:listItem w:displayText="Documento impreso" w:value="Documento impreso"/>
              <w:listItem w:displayText="Imagen digital" w:value="Imagen digital"/>
              <w:listItem w:displayText="Imagen impresa" w:value="Imagen impresa"/>
              <w:listItem w:displayText="Mapa impreso" w:value="Mapa impreso"/>
              <w:listItem w:displayText="Modelo impreso" w:value="Modelo impreso"/>
              <w:listItem w:displayText="Perfil digital" w:value="Perfil digital"/>
              <w:listItem w:displayText="Perfil impreso" w:value="Perfil impreso"/>
              <w:listItem w:displayText="Tabla digital" w:value="Tabla digital"/>
              <w:listItem w:displayText="Copia impresa de tabla" w:value="Copia impresa de tabla"/>
              <w:listItem w:displayText="Video digital" w:value="Video digital"/>
              <w:listItem w:displayText="Video en cinta" w:value="Video en cinta"/>
              <w:listItem w:displayText="Audio digital" w:value="Audio digital"/>
              <w:listItem w:displayText="Multimedia en copia impresa" w:value="Multimedia en copia impresa"/>
              <w:listItem w:displayText="Diagrama impreso" w:value="Diagrama impreso"/>
              <w:listItem w:displayText="Objeto físico" w:value="Objeto físic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37" w:type="dxa"/>
                <w:gridSpan w:val="2"/>
                <w:vAlign w:val="center"/>
              </w:tcPr>
              <w:p w14:paraId="59BBC477" w14:textId="77777777" w:rsidR="00D52775" w:rsidRPr="00B82097" w:rsidRDefault="00D52775" w:rsidP="00D52775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D52775" w:rsidRPr="00B82097" w14:paraId="6380F613" w14:textId="77777777" w:rsidTr="00B840C8">
        <w:tc>
          <w:tcPr>
            <w:tcW w:w="10349" w:type="dxa"/>
            <w:gridSpan w:val="5"/>
            <w:shd w:val="clear" w:color="auto" w:fill="ACB9CA"/>
          </w:tcPr>
          <w:p w14:paraId="55276600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Calibri"/>
                <w:color w:val="A5A5A5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2.2. 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Resumen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D52775" w:rsidRPr="00B82097" w14:paraId="3398EE56" w14:textId="77777777" w:rsidTr="00B840C8">
        <w:tc>
          <w:tcPr>
            <w:tcW w:w="10349" w:type="dxa"/>
            <w:gridSpan w:val="5"/>
            <w:shd w:val="clear" w:color="auto" w:fill="FFFFFF"/>
          </w:tcPr>
          <w:p w14:paraId="656D1C34" w14:textId="77777777" w:rsidR="00D52775" w:rsidRDefault="00D52775" w:rsidP="00D52775">
            <w:pPr>
              <w:keepNext/>
              <w:keepLines/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</w:p>
          <w:p w14:paraId="25DFE6E9" w14:textId="77777777" w:rsidR="00D52775" w:rsidRPr="00B82097" w:rsidRDefault="00D52775" w:rsidP="00D52775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Times New Roman"/>
                <w:color w:val="auto"/>
              </w:rPr>
            </w:pPr>
          </w:p>
          <w:p w14:paraId="19AA4154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D52775" w:rsidRPr="00B82097" w14:paraId="3FE1F997" w14:textId="77777777" w:rsidTr="00B840C8">
        <w:tc>
          <w:tcPr>
            <w:tcW w:w="10349" w:type="dxa"/>
            <w:gridSpan w:val="5"/>
            <w:shd w:val="clear" w:color="auto" w:fill="ACB9CA"/>
          </w:tcPr>
          <w:p w14:paraId="0CFC2346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2.3.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Propósito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D52775" w:rsidRPr="00B82097" w14:paraId="7957862F" w14:textId="77777777" w:rsidTr="00B840C8">
        <w:tc>
          <w:tcPr>
            <w:tcW w:w="10349" w:type="dxa"/>
            <w:gridSpan w:val="5"/>
            <w:shd w:val="clear" w:color="auto" w:fill="FFFFFF"/>
          </w:tcPr>
          <w:p w14:paraId="5B30E26E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7D6B8839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2155F2FD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D52775" w:rsidRPr="00B82097" w14:paraId="47F85281" w14:textId="77777777" w:rsidTr="00B840C8">
        <w:tc>
          <w:tcPr>
            <w:tcW w:w="10349" w:type="dxa"/>
            <w:gridSpan w:val="5"/>
            <w:shd w:val="clear" w:color="auto" w:fill="ACB9CA"/>
          </w:tcPr>
          <w:p w14:paraId="2DC3B4B5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2.4.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Crédito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D52775" w:rsidRPr="00B82097" w14:paraId="39C45D2E" w14:textId="77777777" w:rsidTr="00B840C8">
        <w:tc>
          <w:tcPr>
            <w:tcW w:w="10349" w:type="dxa"/>
            <w:gridSpan w:val="5"/>
            <w:shd w:val="clear" w:color="auto" w:fill="FFFFFF"/>
          </w:tcPr>
          <w:p w14:paraId="1C81F509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40A20966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  <w:p w14:paraId="234F7190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D52775" w:rsidRPr="00B82097" w14:paraId="1718953C" w14:textId="77777777" w:rsidTr="00B840C8">
        <w:tc>
          <w:tcPr>
            <w:tcW w:w="10349" w:type="dxa"/>
            <w:gridSpan w:val="5"/>
            <w:shd w:val="clear" w:color="auto" w:fill="ACB9CA"/>
          </w:tcPr>
          <w:p w14:paraId="3D378C92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>2.5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ab/>
              <w:t xml:space="preserve">Estado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D52775" w:rsidRPr="00B82097" w14:paraId="32E98146" w14:textId="77777777" w:rsidTr="00B840C8">
        <w:tc>
          <w:tcPr>
            <w:tcW w:w="10349" w:type="dxa"/>
            <w:gridSpan w:val="5"/>
            <w:shd w:val="clear" w:color="auto" w:fill="FFFFFF"/>
          </w:tcPr>
          <w:p w14:paraId="2521CA42" w14:textId="77777777" w:rsidR="00D52775" w:rsidRPr="00B82097" w:rsidRDefault="00D52775" w:rsidP="00B51CA9">
            <w:pPr>
              <w:jc w:val="center"/>
              <w:rPr>
                <w:rFonts w:ascii="Calibri" w:hAnsi="Calibri" w:cs="Times New Roman"/>
                <w:color w:val="auto"/>
              </w:rPr>
            </w:pPr>
          </w:p>
          <w:sdt>
            <w:sdtPr>
              <w:alias w:val="Codigo de Progreso"/>
              <w:tag w:val="Rol"/>
              <w:id w:val="47503035"/>
              <w:placeholder>
                <w:docPart w:val="662A02958F85463A8DA12E2B0364FC5D"/>
              </w:placeholder>
              <w:showingPlcHdr/>
              <w15:color w:val="000080"/>
              <w:comboBox>
                <w:listItem w:value="Elija un elemento."/>
                <w:listItem w:displayText="Completado" w:value="Completado"/>
                <w:listItem w:displayText="Archivo histórico" w:value="Archivo histórico"/>
                <w:listItem w:displayText="Obsoleto" w:value="Obsoleto"/>
                <w:listItem w:displayText="En curso" w:value="En curso"/>
                <w:listItem w:displayText="Planeado" w:value="Planeado"/>
                <w:listItem w:displayText="Requerido" w:value="Requerido"/>
                <w:listItem w:displayText="En desarrollo" w:value="En desarrollo"/>
                <w:listItem w:displayText="Final" w:value="Final"/>
                <w:listItem w:displayText="Pendiente" w:value="Pendiente"/>
                <w:listItem w:displayText="Retirado" w:value="Retirado"/>
                <w:listItem w:displayText="Sustituido" w:value="Sustituido"/>
                <w:listItem w:displayText="Tentativo" w:value="Tentativo"/>
                <w:listItem w:displayText="Válido" w:value="Válido"/>
                <w:listItem w:displayText="Aceptado" w:value="Aceptado"/>
                <w:listItem w:displayText="No aceptado" w:value="No aceptado"/>
                <w:listItem w:displayText="Propuesto" w:value="Propuesto"/>
                <w:listItem w:displayText="Desaprobado" w:value="Desaprobado"/>
              </w:comboBox>
            </w:sdtPr>
            <w:sdtEndPr>
              <w:rPr>
                <w:rFonts w:ascii="Calibri" w:hAnsi="Calibri" w:cs="Calibri"/>
                <w:color w:val="A6A6A6"/>
                <w:szCs w:val="16"/>
              </w:rPr>
            </w:sdtEndPr>
            <w:sdtContent>
              <w:p w14:paraId="1C5906F1" w14:textId="77777777" w:rsidR="00D52775" w:rsidRPr="00B82097" w:rsidRDefault="00570B37" w:rsidP="00B51CA9">
                <w:pPr>
                  <w:jc w:val="center"/>
                  <w:rPr>
                    <w:rFonts w:ascii="Calibri" w:hAnsi="Calibri" w:cs="Times New Roman"/>
                    <w:color w:val="auto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sdtContent>
          </w:sdt>
          <w:p w14:paraId="1E6C1189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</w:rPr>
            </w:pPr>
          </w:p>
        </w:tc>
      </w:tr>
      <w:tr w:rsidR="00D52775" w:rsidRPr="00B82097" w14:paraId="02ED10D3" w14:textId="77777777" w:rsidTr="00B840C8">
        <w:tc>
          <w:tcPr>
            <w:tcW w:w="10349" w:type="dxa"/>
            <w:gridSpan w:val="5"/>
            <w:shd w:val="clear" w:color="auto" w:fill="ACB9CA"/>
            <w:vAlign w:val="center"/>
          </w:tcPr>
          <w:p w14:paraId="43111F5D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2.6.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>Contacto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</w:tr>
      <w:tr w:rsidR="00442FF0" w:rsidRPr="00B82097" w14:paraId="373D1D15" w14:textId="77777777" w:rsidTr="00D42DA1">
        <w:tc>
          <w:tcPr>
            <w:tcW w:w="4070" w:type="dxa"/>
            <w:shd w:val="clear" w:color="auto" w:fill="D5DCE4"/>
            <w:vAlign w:val="center"/>
          </w:tcPr>
          <w:p w14:paraId="5BAB208E" w14:textId="77777777" w:rsidR="00442FF0" w:rsidRPr="00B82097" w:rsidRDefault="00442FF0" w:rsidP="00442FF0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Rol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872723413"/>
            <w:placeholder>
              <w:docPart w:val="9878B68F768B40B5AEE8F0EF62EF9FDB"/>
            </w:placeholder>
            <w:showingPlcHdr/>
            <w15:color w:val="000080"/>
            <w15:appearance w15:val="tags"/>
            <w:comboBox>
              <w:listItem w:value="Elija un elemento."/>
              <w:listItem w:displayText="Creador" w:value="Creador"/>
              <w:listItem w:displayText="Autor" w:value="Autor"/>
              <w:listItem w:displayText="Conservador" w:value="Conservador"/>
              <w:listItem w:displayText="Propietario" w:value="Propietario"/>
              <w:listItem w:displayText="Proveedor del recurso" w:value="Proveedor del recurso"/>
              <w:listItem w:displayText="distribuidor" w:value="distribuidor"/>
              <w:listItem w:displayText="Usuario" w:value="Usuario"/>
              <w:listItem w:displayText="Punto de contacto" w:value="Punto de contacto"/>
              <w:listItem w:displayText="Investigador principal" w:value="Investigador principal"/>
              <w:listItem w:displayText="Procesador" w:value="Procesador"/>
              <w:listItem w:displayText="Publicador" w:value="Publicador"/>
              <w:listItem w:displayText="Patrocinador" w:value="Patrocinador"/>
              <w:listItem w:displayText="Coautor" w:value="Coautor"/>
              <w:listItem w:displayText="Colaborador" w:value="Colaborador"/>
              <w:listItem w:displayText="Editor" w:value="Editor"/>
              <w:listItem w:displayText="Mediador" w:value="Mediador"/>
              <w:listItem w:displayText="Titular de derechos" w:value="Titular de derechos"/>
              <w:listItem w:displayText="Contribuidor" w:value="Contribuidor"/>
              <w:listItem w:displayText="Financiador" w:value="Financiador"/>
              <w:listItem w:displayText="Interesado" w:value="Interesad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4"/>
                <w:shd w:val="clear" w:color="auto" w:fill="auto"/>
                <w:vAlign w:val="center"/>
              </w:tcPr>
              <w:p w14:paraId="4F0CC061" w14:textId="77777777" w:rsidR="00442FF0" w:rsidRPr="00B82097" w:rsidRDefault="00442FF0" w:rsidP="00442FF0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D52775" w:rsidRPr="00B82097" w14:paraId="7F697AC4" w14:textId="77777777" w:rsidTr="00D42DA1">
        <w:tc>
          <w:tcPr>
            <w:tcW w:w="4070" w:type="dxa"/>
            <w:shd w:val="clear" w:color="auto" w:fill="D5DCE4"/>
            <w:vAlign w:val="center"/>
          </w:tcPr>
          <w:p w14:paraId="3E919249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2.6.2.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 la Organización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71A5C452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703688B6" w14:textId="77777777" w:rsidTr="00D42DA1">
        <w:tc>
          <w:tcPr>
            <w:tcW w:w="4070" w:type="dxa"/>
            <w:shd w:val="clear" w:color="auto" w:fill="D5DCE4"/>
            <w:vAlign w:val="center"/>
          </w:tcPr>
          <w:p w14:paraId="0C97B082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Nombre del cargo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325B3615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0A9C26BA" w14:textId="77777777" w:rsidTr="00D42DA1">
        <w:tc>
          <w:tcPr>
            <w:tcW w:w="4070" w:type="dxa"/>
            <w:shd w:val="clear" w:color="auto" w:fill="D5DCE4"/>
            <w:vAlign w:val="center"/>
          </w:tcPr>
          <w:p w14:paraId="77279A16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454F3474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570B37" w:rsidRPr="00B82097" w14:paraId="4CEB25C0" w14:textId="77777777" w:rsidTr="00D42DA1">
        <w:tc>
          <w:tcPr>
            <w:tcW w:w="4070" w:type="dxa"/>
            <w:shd w:val="clear" w:color="auto" w:fill="D5DCE4"/>
            <w:vAlign w:val="center"/>
          </w:tcPr>
          <w:p w14:paraId="23866638" w14:textId="77777777" w:rsidR="00570B37" w:rsidRPr="00B82097" w:rsidRDefault="00570B37" w:rsidP="00570B37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2.6.5.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Tipo del número de teléfono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Rol"/>
            <w:id w:val="1091903855"/>
            <w:placeholder>
              <w:docPart w:val="33B00AF7DB294DEB9A9D18514C269348"/>
            </w:placeholder>
            <w:showingPlcHdr/>
            <w15:color w:val="000080"/>
            <w15:appearance w15:val="tags"/>
            <w:comboBox>
              <w:listItem w:value="Elija un elemento."/>
              <w:listItem w:displayText="Voz" w:value="Voz"/>
              <w:listItem w:displayText="Fax" w:value="Fax"/>
              <w:listItem w:displayText="Sms" w:value="Sms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79" w:type="dxa"/>
                <w:gridSpan w:val="4"/>
                <w:shd w:val="clear" w:color="auto" w:fill="auto"/>
                <w:vAlign w:val="center"/>
              </w:tcPr>
              <w:p w14:paraId="760C321B" w14:textId="77777777" w:rsidR="00570B37" w:rsidRPr="00B82097" w:rsidRDefault="00570B37" w:rsidP="00570B37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D52775" w:rsidRPr="00B82097" w14:paraId="524D7997" w14:textId="77777777" w:rsidTr="00D42DA1">
        <w:tc>
          <w:tcPr>
            <w:tcW w:w="4070" w:type="dxa"/>
            <w:shd w:val="clear" w:color="auto" w:fill="D5DCE4"/>
            <w:vAlign w:val="center"/>
          </w:tcPr>
          <w:p w14:paraId="74141EF9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2.6.6.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Dirección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42F529B2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010B033F" w14:textId="77777777" w:rsidTr="00D42DA1">
        <w:tc>
          <w:tcPr>
            <w:tcW w:w="4070" w:type="dxa"/>
            <w:shd w:val="clear" w:color="auto" w:fill="D5DCE4"/>
            <w:vAlign w:val="center"/>
          </w:tcPr>
          <w:p w14:paraId="013E6D3A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2.6.7.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Ciudad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52F0F59A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0E12C9A8" w14:textId="77777777" w:rsidTr="00D42DA1">
        <w:tc>
          <w:tcPr>
            <w:tcW w:w="4070" w:type="dxa"/>
            <w:shd w:val="clear" w:color="auto" w:fill="D5DCE4"/>
            <w:vAlign w:val="center"/>
          </w:tcPr>
          <w:p w14:paraId="1E882EDA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lastRenderedPageBreak/>
              <w:t xml:space="preserve">2.6.8.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Área </w:t>
            </w:r>
            <w:r w:rsidR="00570B37">
              <w:rPr>
                <w:rFonts w:ascii="Calibri" w:hAnsi="Calibri" w:cs="Calibri"/>
                <w:color w:val="auto"/>
                <w:szCs w:val="16"/>
              </w:rPr>
              <w:t>A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>dministrativa</w:t>
            </w:r>
            <w:r w:rsidR="00570B37">
              <w:rPr>
                <w:rFonts w:ascii="Calibri" w:hAnsi="Calibri" w:cs="Calibri"/>
                <w:color w:val="auto"/>
                <w:szCs w:val="16"/>
              </w:rPr>
              <w:t xml:space="preserve">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697A260E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6BB272E8" w14:textId="77777777" w:rsidTr="00D42DA1">
        <w:tc>
          <w:tcPr>
            <w:tcW w:w="4070" w:type="dxa"/>
            <w:shd w:val="clear" w:color="auto" w:fill="D5DCE4"/>
            <w:vAlign w:val="center"/>
          </w:tcPr>
          <w:p w14:paraId="01CEF6AB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2.6.9.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Código postal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7BD9C048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6B020620" w14:textId="77777777" w:rsidTr="00D42DA1">
        <w:tc>
          <w:tcPr>
            <w:tcW w:w="4070" w:type="dxa"/>
            <w:shd w:val="clear" w:color="auto" w:fill="D5DCE4"/>
            <w:vAlign w:val="center"/>
          </w:tcPr>
          <w:p w14:paraId="37EF1CA7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2.6.10.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País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6B2AFB92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 República de Colombia]</w:t>
            </w:r>
          </w:p>
        </w:tc>
      </w:tr>
      <w:tr w:rsidR="00D52775" w:rsidRPr="00B82097" w14:paraId="17C69150" w14:textId="77777777" w:rsidTr="00D42DA1">
        <w:tc>
          <w:tcPr>
            <w:tcW w:w="4070" w:type="dxa"/>
            <w:shd w:val="clear" w:color="auto" w:fill="D5DCE4"/>
            <w:vAlign w:val="center"/>
          </w:tcPr>
          <w:p w14:paraId="47B1DDA7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2.6.11.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Correo Electrónico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0D913C64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431E80D1" w14:textId="77777777" w:rsidTr="00D42DA1">
        <w:tc>
          <w:tcPr>
            <w:tcW w:w="4070" w:type="dxa"/>
            <w:shd w:val="clear" w:color="auto" w:fill="D5DCE4"/>
            <w:vAlign w:val="center"/>
          </w:tcPr>
          <w:p w14:paraId="37C15A64" w14:textId="77777777" w:rsidR="00D52775" w:rsidRPr="00B82097" w:rsidRDefault="00D52775" w:rsidP="00D52775">
            <w:pPr>
              <w:jc w:val="left"/>
              <w:rPr>
                <w:rFonts w:ascii="Calibri" w:eastAsia="Times New Roman" w:hAnsi="Calibri" w:cs="Times New Roman"/>
                <w:color w:val="auto"/>
                <w:szCs w:val="18"/>
                <w:lang w:eastAsia="es-CO"/>
              </w:rPr>
            </w:pPr>
            <w:r>
              <w:rPr>
                <w:rFonts w:ascii="Calibri" w:hAnsi="Calibri" w:cs="Calibri"/>
                <w:color w:val="000000"/>
                <w:szCs w:val="16"/>
              </w:rPr>
              <w:t xml:space="preserve">2.6.12. </w:t>
            </w:r>
            <w:r w:rsidRPr="00B82097">
              <w:rPr>
                <w:rFonts w:ascii="Calibri" w:hAnsi="Calibri" w:cs="Calibri"/>
                <w:color w:val="000000"/>
                <w:szCs w:val="16"/>
              </w:rPr>
              <w:tab/>
            </w:r>
            <w:r w:rsidR="00570B37">
              <w:rPr>
                <w:rFonts w:ascii="Calibri" w:hAnsi="Calibri" w:cs="Calibri"/>
                <w:color w:val="000000"/>
                <w:szCs w:val="16"/>
              </w:rPr>
              <w:t>Enlace</w:t>
            </w:r>
            <w:r w:rsidR="00570B37" w:rsidRPr="00B82097">
              <w:rPr>
                <w:rFonts w:ascii="Calibri" w:hAnsi="Calibri" w:cs="Calibri"/>
                <w:color w:val="000000"/>
                <w:szCs w:val="16"/>
              </w:rPr>
              <w:t xml:space="preserve"> </w:t>
            </w:r>
            <w:r w:rsidR="00570B37" w:rsidRPr="00B82097">
              <w:rPr>
                <w:rFonts w:ascii="Calibri" w:hAnsi="Calibri" w:cs="Calibri"/>
                <w:color w:val="auto"/>
                <w:szCs w:val="16"/>
              </w:rPr>
              <w:t>(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O)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0FB58E3D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3915EBB1" w14:textId="77777777" w:rsidTr="00D42DA1">
        <w:tc>
          <w:tcPr>
            <w:tcW w:w="4070" w:type="dxa"/>
            <w:shd w:val="clear" w:color="auto" w:fill="D5DCE4"/>
            <w:vAlign w:val="center"/>
          </w:tcPr>
          <w:p w14:paraId="0440B6C9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2.6.13.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Horario de </w:t>
            </w:r>
            <w:r w:rsidR="00570B37" w:rsidRPr="00B82097">
              <w:rPr>
                <w:rFonts w:ascii="Calibri" w:hAnsi="Calibri" w:cs="Calibri"/>
                <w:color w:val="auto"/>
                <w:szCs w:val="16"/>
              </w:rPr>
              <w:t>atención 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41B0DCDD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614F54B4" w14:textId="77777777" w:rsidTr="00D42DA1">
        <w:tc>
          <w:tcPr>
            <w:tcW w:w="4070" w:type="dxa"/>
            <w:shd w:val="clear" w:color="auto" w:fill="D5DCE4"/>
            <w:vAlign w:val="center"/>
          </w:tcPr>
          <w:p w14:paraId="18FFC43D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>
              <w:rPr>
                <w:rFonts w:ascii="Calibri" w:hAnsi="Calibri" w:cs="Calibri"/>
                <w:color w:val="auto"/>
                <w:szCs w:val="16"/>
              </w:rPr>
              <w:t xml:space="preserve">2.6.14. 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Instrucciones para contacto </w:t>
            </w:r>
            <w:r w:rsidRPr="00B82097">
              <w:rPr>
                <w:rFonts w:ascii="Calibri" w:hAnsi="Calibri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" w:hAnsi="Calibri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" w:hAnsi="Calibri" w:cs="Calibri"/>
                <w:color w:val="FFC000"/>
                <w:szCs w:val="16"/>
              </w:rPr>
              <w:t>)</w:t>
            </w:r>
          </w:p>
        </w:tc>
        <w:tc>
          <w:tcPr>
            <w:tcW w:w="6279" w:type="dxa"/>
            <w:gridSpan w:val="4"/>
            <w:shd w:val="clear" w:color="auto" w:fill="auto"/>
            <w:vAlign w:val="center"/>
          </w:tcPr>
          <w:p w14:paraId="271810F5" w14:textId="77777777" w:rsidR="00D52775" w:rsidRPr="00B82097" w:rsidRDefault="00D52775" w:rsidP="00D52775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D52775" w:rsidRPr="00B82097" w14:paraId="08400C2F" w14:textId="77777777" w:rsidTr="00B840C8">
        <w:tc>
          <w:tcPr>
            <w:tcW w:w="10349" w:type="dxa"/>
            <w:gridSpan w:val="5"/>
            <w:shd w:val="clear" w:color="auto" w:fill="ACB9CA"/>
          </w:tcPr>
          <w:p w14:paraId="3B716518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2.7.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Tipo de representación Espacial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D52775" w:rsidRPr="00B82097" w14:paraId="1750FD44" w14:textId="77777777" w:rsidTr="00B840C8">
        <w:tc>
          <w:tcPr>
            <w:tcW w:w="10349" w:type="dxa"/>
            <w:gridSpan w:val="5"/>
            <w:shd w:val="clear" w:color="auto" w:fill="auto"/>
          </w:tcPr>
          <w:p w14:paraId="1C201EF9" w14:textId="77777777" w:rsidR="00D52775" w:rsidRPr="00B82097" w:rsidRDefault="00D52775" w:rsidP="00D52775">
            <w:pPr>
              <w:keepNext/>
              <w:keepLines/>
              <w:spacing w:before="40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[Valor recomendado:</w:t>
            </w:r>
            <w:r>
              <w:rPr>
                <w:rFonts w:ascii="Calibri" w:hAnsi="Calibri" w:cs="Calibri"/>
                <w:color w:val="A6A6A6"/>
                <w:szCs w:val="16"/>
              </w:rPr>
              <w:t xml:space="preserve"> Vector</w:t>
            </w:r>
            <w:r w:rsidRPr="00B82097">
              <w:rPr>
                <w:rFonts w:ascii="Calibri" w:hAnsi="Calibri" w:cs="Calibri"/>
                <w:color w:val="A6A6A6"/>
                <w:szCs w:val="16"/>
              </w:rPr>
              <w:t>]</w:t>
            </w:r>
          </w:p>
        </w:tc>
      </w:tr>
      <w:tr w:rsidR="00D52775" w:rsidRPr="00B82097" w14:paraId="38596451" w14:textId="77777777" w:rsidTr="00B840C8">
        <w:tc>
          <w:tcPr>
            <w:tcW w:w="10349" w:type="dxa"/>
            <w:gridSpan w:val="5"/>
            <w:shd w:val="clear" w:color="auto" w:fill="ACB9CA"/>
          </w:tcPr>
          <w:p w14:paraId="1910E622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2.8.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Resolución Espacial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D52775" w:rsidRPr="00B82097" w14:paraId="05917922" w14:textId="77777777" w:rsidTr="00B840C8">
        <w:tc>
          <w:tcPr>
            <w:tcW w:w="4090" w:type="dxa"/>
            <w:gridSpan w:val="2"/>
            <w:shd w:val="clear" w:color="auto" w:fill="D5DCE4"/>
          </w:tcPr>
          <w:p w14:paraId="586A5995" w14:textId="77777777" w:rsidR="00D52775" w:rsidRPr="00B82097" w:rsidRDefault="00D52775" w:rsidP="00D52775">
            <w:pPr>
              <w:jc w:val="left"/>
              <w:rPr>
                <w:rFonts w:ascii="Calibri" w:hAnsi="Calibri" w:cs="Times New Roman"/>
                <w:color w:val="auto"/>
                <w:sz w:val="14"/>
              </w:rPr>
            </w:pPr>
            <w:r w:rsidRPr="00B82097">
              <w:rPr>
                <w:rFonts w:ascii="Calibri" w:hAnsi="Calibri" w:cs="Times New Roman"/>
                <w:color w:val="auto"/>
              </w:rPr>
              <w:t>2.8.1.</w:t>
            </w:r>
            <w:r w:rsidRPr="00B82097">
              <w:rPr>
                <w:rFonts w:ascii="Calibri" w:hAnsi="Calibri" w:cs="Times New Roman"/>
                <w:color w:val="auto"/>
              </w:rPr>
              <w:tab/>
            </w:r>
            <w:r>
              <w:rPr>
                <w:rFonts w:ascii="Calibri" w:hAnsi="Calibri" w:cs="Times New Roman"/>
                <w:color w:val="auto"/>
              </w:rPr>
              <w:t>Denominador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59" w:type="dxa"/>
            <w:gridSpan w:val="3"/>
            <w:shd w:val="clear" w:color="auto" w:fill="auto"/>
          </w:tcPr>
          <w:p w14:paraId="02FB8106" w14:textId="77777777" w:rsidR="00D52775" w:rsidRPr="00B82097" w:rsidRDefault="00D52775" w:rsidP="00D52775">
            <w:pPr>
              <w:jc w:val="left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D52775" w:rsidRPr="00B82097" w14:paraId="20107C2B" w14:textId="77777777" w:rsidTr="00B840C8">
        <w:tc>
          <w:tcPr>
            <w:tcW w:w="10349" w:type="dxa"/>
            <w:gridSpan w:val="5"/>
            <w:shd w:val="clear" w:color="auto" w:fill="ACB9CA"/>
          </w:tcPr>
          <w:p w14:paraId="38E0B870" w14:textId="77777777" w:rsidR="00D52775" w:rsidRPr="00B82097" w:rsidRDefault="00D52775" w:rsidP="00D5277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2.9.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Categoría del Tema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C058A1" w:rsidRPr="00B82097" w14:paraId="2736A447" w14:textId="77777777" w:rsidTr="006A0997"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Rol"/>
            <w:id w:val="1861003822"/>
            <w:placeholder>
              <w:docPart w:val="78B9B4950D674B2E855BE123E52757BD"/>
            </w:placeholder>
            <w15:color w:val="000080"/>
            <w15:appearance w15:val="tags"/>
            <w:comboBox>
              <w:listItem w:value="Elija un elemento."/>
              <w:listItem w:displayText="Agricultura" w:value="Agricultura"/>
              <w:listItem w:displayText="Tipo de atributo" w:value="Tipo de atributo"/>
              <w:listItem w:displayText="Biota" w:value="Biota"/>
              <w:listItem w:displayText="Fronteras" w:value="Fronteras"/>
              <w:listItem w:displayText="Atmósfera climatológica y Meterológica" w:value="Atmósfera climatológica y Meterológica"/>
              <w:listItem w:displayText="Economía" w:value="Economía"/>
              <w:listItem w:displayText="Elevación" w:value="Elevación"/>
              <w:listItem w:displayText="Grupo de dimensión" w:value="Grupo de dimensión"/>
              <w:listItem w:displayText="Medio ambiente" w:value="Medio ambiente"/>
              <w:listItem w:displayText="Salud" w:value="Salud"/>
              <w:listItem w:displayText="Cobertura de la tierra con mapas basicos e imagenes" w:value="Cobertura de la tierra con mapas basicos e imagenes"/>
              <w:listItem w:displayText="Inteligencia militar" w:value="Inteligencia militar"/>
              <w:listItem w:displayText="Aguas interiores" w:value="Aguas interiores"/>
              <w:listItem w:displayText="Localización" w:value="Localización"/>
              <w:listItem w:displayText="Océanos" w:value="Océanos"/>
              <w:listItem w:displayText="Planeamiento catastral" w:value="Planeamiento catastral"/>
              <w:listItem w:displayText="Sociedad" w:value="Sociedad"/>
              <w:listItem w:displayText="Estructuras" w:value="Estructuras"/>
              <w:listItem w:displayText="Transporte" w:value="Transporte"/>
              <w:listItem w:displayText="Servicios de comunicación" w:value="Servicios de comunicación"/>
              <w:listItem w:displayText="Fuera de la tierra" w:value="Fuera de la tierra"/>
            </w:comboBox>
          </w:sdtPr>
          <w:sdtEndPr/>
          <w:sdtContent>
            <w:tc>
              <w:tcPr>
                <w:tcW w:w="10349" w:type="dxa"/>
                <w:gridSpan w:val="5"/>
                <w:shd w:val="clear" w:color="auto" w:fill="auto"/>
                <w:vAlign w:val="center"/>
              </w:tcPr>
              <w:p w14:paraId="33783FDC" w14:textId="77777777" w:rsidR="00C058A1" w:rsidRPr="00B82097" w:rsidRDefault="00F47109" w:rsidP="00C058A1">
                <w:pPr>
                  <w:jc w:val="center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058A1" w:rsidRPr="00B82097" w14:paraId="6B367108" w14:textId="77777777" w:rsidTr="00B840C8">
        <w:tc>
          <w:tcPr>
            <w:tcW w:w="10349" w:type="dxa"/>
            <w:gridSpan w:val="5"/>
            <w:shd w:val="clear" w:color="auto" w:fill="ACB9CA"/>
          </w:tcPr>
          <w:p w14:paraId="76490AF6" w14:textId="77777777" w:rsidR="00C058A1" w:rsidRPr="00EB340F" w:rsidRDefault="00C058A1" w:rsidP="00C058A1">
            <w:pPr>
              <w:pStyle w:val="Prrafodelista"/>
              <w:keepNext/>
              <w:keepLines/>
              <w:numPr>
                <w:ilvl w:val="1"/>
                <w:numId w:val="11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Extensión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C058A1" w:rsidRPr="00B82097" w14:paraId="6DB24BE0" w14:textId="77777777" w:rsidTr="00C936FE">
        <w:tc>
          <w:tcPr>
            <w:tcW w:w="4120" w:type="dxa"/>
            <w:gridSpan w:val="4"/>
            <w:shd w:val="clear" w:color="auto" w:fill="D5DCE4"/>
          </w:tcPr>
          <w:p w14:paraId="229B2EE1" w14:textId="77777777" w:rsidR="00C058A1" w:rsidRPr="00B82097" w:rsidRDefault="00C058A1" w:rsidP="00C058A1">
            <w:pPr>
              <w:jc w:val="left"/>
              <w:rPr>
                <w:rFonts w:ascii="Calibri" w:hAnsi="Calibri" w:cs="Times New Roman"/>
                <w:color w:val="auto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2.10.1. Longitud Oeste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  <w:vAlign w:val="center"/>
          </w:tcPr>
          <w:p w14:paraId="366221AA" w14:textId="77777777" w:rsidR="00C058A1" w:rsidRPr="00B82097" w:rsidRDefault="00C058A1" w:rsidP="00C058A1">
            <w:pPr>
              <w:jc w:val="left"/>
              <w:rPr>
                <w:rFonts w:ascii="Calibri" w:hAnsi="Calibri" w:cs="Calibri"/>
                <w:color w:val="A5A5A5"/>
                <w:szCs w:val="16"/>
              </w:rPr>
            </w:pPr>
          </w:p>
        </w:tc>
      </w:tr>
      <w:tr w:rsidR="00C058A1" w:rsidRPr="00B82097" w14:paraId="13F679C3" w14:textId="77777777" w:rsidTr="00B840C8">
        <w:tc>
          <w:tcPr>
            <w:tcW w:w="4120" w:type="dxa"/>
            <w:gridSpan w:val="4"/>
            <w:shd w:val="clear" w:color="auto" w:fill="D5DCE4"/>
          </w:tcPr>
          <w:p w14:paraId="6C15B766" w14:textId="77777777" w:rsidR="00C058A1" w:rsidRPr="00B82097" w:rsidRDefault="00C058A1" w:rsidP="00C058A1">
            <w:pPr>
              <w:jc w:val="left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2.10.2. Longitud Este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1829BAF8" w14:textId="77777777" w:rsidR="00C058A1" w:rsidRPr="00B82097" w:rsidRDefault="00C058A1" w:rsidP="00C058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058A1" w:rsidRPr="00B82097" w14:paraId="4F08151A" w14:textId="77777777" w:rsidTr="00B840C8">
        <w:tc>
          <w:tcPr>
            <w:tcW w:w="4120" w:type="dxa"/>
            <w:gridSpan w:val="4"/>
            <w:shd w:val="clear" w:color="auto" w:fill="D5DCE4"/>
          </w:tcPr>
          <w:p w14:paraId="71A9F41F" w14:textId="77777777" w:rsidR="00C058A1" w:rsidRPr="00B82097" w:rsidRDefault="00C058A1" w:rsidP="00C058A1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2.10.3. Latitud Sur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00731A4" w14:textId="77777777" w:rsidR="00C058A1" w:rsidRPr="00B82097" w:rsidRDefault="00C058A1" w:rsidP="00C058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058A1" w:rsidRPr="00B82097" w14:paraId="0EB6F2B7" w14:textId="77777777" w:rsidTr="00B840C8">
        <w:tc>
          <w:tcPr>
            <w:tcW w:w="4120" w:type="dxa"/>
            <w:gridSpan w:val="4"/>
            <w:shd w:val="clear" w:color="auto" w:fill="D5DCE4"/>
          </w:tcPr>
          <w:p w14:paraId="041E6CF4" w14:textId="77777777" w:rsidR="00C058A1" w:rsidRPr="00B82097" w:rsidRDefault="00C058A1" w:rsidP="00C058A1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2.10.4. Latitud Norte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1E466C56" w14:textId="77777777" w:rsidR="00C058A1" w:rsidRPr="00B82097" w:rsidRDefault="00C058A1" w:rsidP="00C058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058A1" w:rsidRPr="00B82097" w14:paraId="1BAC76A9" w14:textId="77777777" w:rsidTr="00B840C8">
        <w:tc>
          <w:tcPr>
            <w:tcW w:w="10349" w:type="dxa"/>
            <w:gridSpan w:val="5"/>
            <w:shd w:val="clear" w:color="auto" w:fill="ACB9CA"/>
          </w:tcPr>
          <w:p w14:paraId="1B8A174C" w14:textId="77777777" w:rsidR="00C058A1" w:rsidRPr="00B82097" w:rsidRDefault="00C058A1" w:rsidP="00C058A1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2.11.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Mantenimiento del recurso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C058A1" w:rsidRPr="00B82097" w14:paraId="72FDC265" w14:textId="77777777" w:rsidTr="00B840C8">
        <w:tc>
          <w:tcPr>
            <w:tcW w:w="4120" w:type="dxa"/>
            <w:gridSpan w:val="4"/>
            <w:shd w:val="clear" w:color="auto" w:fill="D5DCE4"/>
          </w:tcPr>
          <w:p w14:paraId="4250DFC6" w14:textId="77777777" w:rsidR="00C058A1" w:rsidRPr="00B82097" w:rsidRDefault="00C058A1" w:rsidP="00C058A1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>2.11.1.</w:t>
            </w:r>
            <w:r w:rsidRPr="00B82097">
              <w:rPr>
                <w:rFonts w:ascii="Calibri" w:hAnsi="Calibri" w:cs="Calibri"/>
                <w:color w:val="auto"/>
                <w:szCs w:val="16"/>
              </w:rPr>
              <w:tab/>
              <w:t xml:space="preserve">Frecuencia de mantenimiento y actualización.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Freciuencia de Mantenimiento"/>
            <w:id w:val="1221331029"/>
            <w:placeholder>
              <w:docPart w:val="326E6F1ADEF44896980FEE2E65024AD5"/>
            </w:placeholder>
            <w15:color w:val="000080"/>
            <w15:appearance w15:val="tags"/>
            <w:comboBox>
              <w:listItem w:value="Elija un elemento."/>
              <w:listItem w:displayText="Contínuamente" w:value="Contínuamente"/>
              <w:listItem w:displayText="Diariamente" w:value="Diariamente"/>
              <w:listItem w:displayText="Semanalmente" w:value="Semanalmente"/>
              <w:listItem w:displayText="Quincenalmente" w:value="Quincenalmente"/>
              <w:listItem w:displayText="Mensualmente" w:value="Mensualmente"/>
              <w:listItem w:displayText="Trimestralmente" w:value="Trimestralmente"/>
              <w:listItem w:displayText="Semestralmente" w:value="Semestralmente"/>
              <w:listItem w:displayText="Anualmente" w:value="Anualmente"/>
              <w:listItem w:displayText="Según necesidad" w:value="Según necesidad"/>
              <w:listItem w:displayText="Irregular" w:value="Irregular"/>
              <w:listItem w:displayText="No programado" w:value="No programado"/>
              <w:listItem w:displayText="Desconocida" w:value="Desconocida"/>
              <w:listItem w:displayText="Periódica" w:value="Periódica"/>
              <w:listItem w:displayText="Quincenal" w:value="Quincenal"/>
              <w:listItem w:displayText="Bianual" w:value="Bianual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33A5997B" w14:textId="77777777" w:rsidR="00C058A1" w:rsidRPr="00B82097" w:rsidRDefault="00F47109" w:rsidP="00C058A1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058A1" w:rsidRPr="00B82097" w14:paraId="011BACAB" w14:textId="77777777" w:rsidTr="00B840C8">
        <w:tc>
          <w:tcPr>
            <w:tcW w:w="10349" w:type="dxa"/>
            <w:gridSpan w:val="5"/>
            <w:shd w:val="clear" w:color="auto" w:fill="ACB9CA"/>
          </w:tcPr>
          <w:p w14:paraId="0C179E2C" w14:textId="77777777" w:rsidR="00C058A1" w:rsidRPr="00EB340F" w:rsidRDefault="00C058A1" w:rsidP="00C058A1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>Rol: Muestra Grafica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C058A1" w:rsidRPr="00B82097" w14:paraId="7789E16D" w14:textId="77777777" w:rsidTr="00EB340F">
        <w:tc>
          <w:tcPr>
            <w:tcW w:w="4070" w:type="dxa"/>
            <w:shd w:val="clear" w:color="auto" w:fill="D4E1ED" w:themeFill="accent1" w:themeFillTint="66"/>
          </w:tcPr>
          <w:p w14:paraId="1DBBD5D1" w14:textId="77777777" w:rsidR="00C058A1" w:rsidRPr="00EB340F" w:rsidRDefault="00C058A1" w:rsidP="00C058A1">
            <w:pPr>
              <w:pStyle w:val="Prrafodelista"/>
              <w:keepNext/>
              <w:keepLines/>
              <w:numPr>
                <w:ilvl w:val="2"/>
                <w:numId w:val="12"/>
              </w:numPr>
              <w:spacing w:before="40"/>
              <w:jc w:val="left"/>
              <w:outlineLvl w:val="1"/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EB340F">
              <w:rPr>
                <w:rFonts w:ascii="Calibri" w:hAnsi="Calibri" w:cs="Calibri"/>
                <w:color w:val="auto"/>
                <w:szCs w:val="16"/>
              </w:rPr>
              <w:t xml:space="preserve">Nombre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79" w:type="dxa"/>
            <w:gridSpan w:val="4"/>
            <w:shd w:val="clear" w:color="auto" w:fill="FFFFFF" w:themeFill="background1"/>
          </w:tcPr>
          <w:p w14:paraId="4A068785" w14:textId="77777777" w:rsidR="00C058A1" w:rsidRPr="00B82097" w:rsidRDefault="00C058A1" w:rsidP="00C058A1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  <w:tr w:rsidR="00C058A1" w:rsidRPr="00B82097" w14:paraId="542C3BAA" w14:textId="77777777" w:rsidTr="00B840C8">
        <w:tc>
          <w:tcPr>
            <w:tcW w:w="10349" w:type="dxa"/>
            <w:gridSpan w:val="5"/>
            <w:shd w:val="clear" w:color="auto" w:fill="ACB9CA"/>
          </w:tcPr>
          <w:p w14:paraId="7F9A0E87" w14:textId="77777777" w:rsidR="00C058A1" w:rsidRPr="00EB340F" w:rsidRDefault="00C058A1" w:rsidP="00C058A1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Rol: Palabras 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claves </w:t>
            </w:r>
            <w:r w:rsidRPr="00EB340F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descriptivas </w:t>
            </w:r>
            <w:r w:rsidRPr="00EB340F">
              <w:rPr>
                <w:rFonts w:ascii="Calibri Light" w:eastAsia="Times New Roman" w:hAnsi="Calibri Light" w:cs="Calibri"/>
                <w:color w:val="FF0000"/>
                <w:szCs w:val="26"/>
              </w:rPr>
              <w:t>(O)</w:t>
            </w:r>
          </w:p>
        </w:tc>
      </w:tr>
      <w:tr w:rsidR="00C058A1" w:rsidRPr="00B82097" w14:paraId="3DDD3953" w14:textId="77777777" w:rsidTr="00B840C8">
        <w:tc>
          <w:tcPr>
            <w:tcW w:w="4120" w:type="dxa"/>
            <w:gridSpan w:val="4"/>
            <w:shd w:val="clear" w:color="auto" w:fill="D5DCE4"/>
          </w:tcPr>
          <w:p w14:paraId="3FF9D4E1" w14:textId="77777777" w:rsidR="00C058A1" w:rsidRPr="00B82097" w:rsidRDefault="00C058A1" w:rsidP="00C058A1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 2.12.1. Palabras clave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E6899B2" w14:textId="77777777" w:rsidR="00C058A1" w:rsidRPr="00B82097" w:rsidRDefault="00C058A1" w:rsidP="00C058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058A1" w:rsidRPr="00B82097" w14:paraId="0F39A7B7" w14:textId="77777777" w:rsidTr="00B840C8">
        <w:tc>
          <w:tcPr>
            <w:tcW w:w="4120" w:type="dxa"/>
            <w:gridSpan w:val="4"/>
            <w:shd w:val="clear" w:color="auto" w:fill="D5DCE4"/>
          </w:tcPr>
          <w:p w14:paraId="6AED0223" w14:textId="77777777" w:rsidR="00C058A1" w:rsidRPr="00B82097" w:rsidRDefault="00C058A1" w:rsidP="00C058A1">
            <w:p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B82097">
              <w:rPr>
                <w:rFonts w:ascii="Calibri" w:hAnsi="Calibri" w:cs="Calibri"/>
                <w:color w:val="auto"/>
                <w:szCs w:val="16"/>
              </w:rPr>
              <w:t xml:space="preserve">2.12.2. Tipo </w:t>
            </w:r>
            <w:r w:rsidRPr="00B82097">
              <w:rPr>
                <w:rFonts w:ascii="Calibri" w:hAnsi="Calibri" w:cs="Calibri"/>
                <w:color w:val="FF0000"/>
                <w:szCs w:val="16"/>
              </w:rPr>
              <w:t>(O)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Tipo de palabra clave"/>
            <w:id w:val="172165601"/>
            <w:placeholder>
              <w:docPart w:val="A0E4F8C42E9A4C1797BC27ED61FC2241"/>
            </w:placeholder>
            <w15:color w:val="000080"/>
            <w15:appearance w15:val="tags"/>
            <w:comboBox>
              <w:listItem w:value="Elija un elemento."/>
              <w:listItem w:displayText="Lugar" w:value="Lugar"/>
              <w:listItem w:displayText="Tema" w:value="Tema"/>
              <w:listItem w:displayText="Disciplina" w:value="Disciplina"/>
              <w:listItem w:displayText="Estrato" w:value="Estrato"/>
              <w:listItem w:displayText="Temporal" w:value="Temporal"/>
              <w:listItem w:displayText="Centro de datos" w:value="Centro de datos"/>
              <w:listItem w:displayText="Tipo de objeto geográfico" w:value="Tipo de objeto geográfico"/>
              <w:listItem w:displayText="Instrumento" w:value="Instrumento"/>
              <w:listItem w:displayText="Plataforma" w:value="Plataforma"/>
              <w:listItem w:displayText="Proceso" w:value="Proceso"/>
              <w:listItem w:displayText="Proyecto" w:value="Proyecto"/>
              <w:listItem w:displayText="Servicio" w:value="Servicio"/>
              <w:listItem w:displayText="Producto" w:value="Producto"/>
              <w:listItem w:displayText="Subcategoría del Tema" w:value="Subcategoría del Tema"/>
              <w:listItem w:displayText="Taxón" w:value="Taxón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2177E284" w14:textId="77777777" w:rsidR="00C058A1" w:rsidRPr="00B82097" w:rsidRDefault="00F47109" w:rsidP="00C058A1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</w:t>
                </w:r>
                <w:r>
                  <w:rPr>
                    <w:rFonts w:ascii="Calibri" w:hAnsi="Calibri" w:cs="Calibri"/>
                    <w:color w:val="0070C0"/>
                    <w:szCs w:val="16"/>
                  </w:rPr>
                  <w:t xml:space="preserve"> </w:t>
                </w: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elemento</w:t>
                </w:r>
              </w:p>
            </w:tc>
          </w:sdtContent>
        </w:sdt>
      </w:tr>
      <w:tr w:rsidR="00C058A1" w:rsidRPr="00B82097" w14:paraId="0B8C0391" w14:textId="77777777" w:rsidTr="00B840C8">
        <w:tc>
          <w:tcPr>
            <w:tcW w:w="10349" w:type="dxa"/>
            <w:gridSpan w:val="5"/>
            <w:shd w:val="clear" w:color="auto" w:fill="ACB9CA"/>
          </w:tcPr>
          <w:p w14:paraId="31E3CF14" w14:textId="77777777" w:rsidR="00C058A1" w:rsidRPr="009406AC" w:rsidRDefault="00C058A1" w:rsidP="00C058A1">
            <w:pPr>
              <w:pStyle w:val="Prrafodelista"/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9406AC">
              <w:rPr>
                <w:rFonts w:ascii="Calibri Light" w:eastAsia="Times New Roman" w:hAnsi="Calibri Light" w:cs="Times New Roman"/>
                <w:color w:val="2F5496"/>
                <w:szCs w:val="26"/>
              </w:rPr>
              <w:t>Rol: Restricciones del recurso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C058A1" w:rsidRPr="00B82097" w14:paraId="3FA3D903" w14:textId="77777777" w:rsidTr="00B840C8">
        <w:tc>
          <w:tcPr>
            <w:tcW w:w="4120" w:type="dxa"/>
            <w:gridSpan w:val="4"/>
            <w:shd w:val="clear" w:color="auto" w:fill="D5DCE4"/>
          </w:tcPr>
          <w:p w14:paraId="1571883A" w14:textId="77777777" w:rsidR="00C058A1" w:rsidRPr="009406AC" w:rsidRDefault="00C058A1" w:rsidP="00C058A1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Limitaciones de uso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3F83D58A" w14:textId="77777777" w:rsidR="00C058A1" w:rsidRPr="00B82097" w:rsidRDefault="00C058A1" w:rsidP="00C058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058A1" w:rsidRPr="00B82097" w14:paraId="151F9547" w14:textId="77777777" w:rsidTr="00B840C8">
        <w:tc>
          <w:tcPr>
            <w:tcW w:w="4120" w:type="dxa"/>
            <w:gridSpan w:val="4"/>
            <w:shd w:val="clear" w:color="auto" w:fill="D5DCE4"/>
          </w:tcPr>
          <w:p w14:paraId="0BC925AE" w14:textId="77777777" w:rsidR="00C058A1" w:rsidRPr="009406AC" w:rsidRDefault="00C058A1" w:rsidP="00C058A1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acceso (Restricciones Legales) </w:t>
            </w:r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Codigo de Restricción"/>
            <w:id w:val="982348978"/>
            <w:placeholder>
              <w:docPart w:val="37B754869F88457CA09AD7A3E3DC40ED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3EB732AB" w14:textId="77777777" w:rsidR="00C058A1" w:rsidRPr="00B82097" w:rsidRDefault="00F47109" w:rsidP="00C058A1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F47109" w:rsidRPr="00B82097" w14:paraId="1D3837BD" w14:textId="77777777" w:rsidTr="00B840C8">
        <w:tc>
          <w:tcPr>
            <w:tcW w:w="4120" w:type="dxa"/>
            <w:gridSpan w:val="4"/>
            <w:shd w:val="clear" w:color="auto" w:fill="D5DCE4"/>
          </w:tcPr>
          <w:p w14:paraId="77AE7F62" w14:textId="77777777" w:rsidR="00F47109" w:rsidRPr="009406AC" w:rsidRDefault="00F47109" w:rsidP="00F47109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uso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sdt>
          <w:sdtPr>
            <w:rPr>
              <w:rFonts w:ascii="Calibri" w:hAnsi="Calibri" w:cs="Calibri"/>
              <w:color w:val="0070C0"/>
              <w:szCs w:val="16"/>
            </w:rPr>
            <w:alias w:val="⇩"/>
            <w:tag w:val="Rol"/>
            <w:id w:val="282935641"/>
            <w:placeholder>
              <w:docPart w:val="774F5C43D2014EDF9E1F82CD6069DE14"/>
            </w:placeholder>
            <w15:color w:val="000080"/>
            <w15:appearance w15:val="tags"/>
            <w:comboBox>
              <w:listItem w:value="Elija un elemento."/>
              <w:listItem w:displayText="Copyright" w:value="Copyright"/>
              <w:listItem w:displayText="Restringido" w:value="Restringido"/>
              <w:listItem w:displayText="Patente" w:value="Patente"/>
              <w:listItem w:displayText="Pendiente de patentar" w:value="Pendiente de patentar"/>
              <w:listItem w:displayText="Marca registrada" w:value="Marca registrada"/>
              <w:listItem w:displayText="Licencia" w:value="Licencia"/>
              <w:listItem w:displayText="Derechos de propiedad intelectual" w:value="Derechos de propiedad intelectual"/>
              <w:listItem w:displayText="No restringido" w:value="No restringido"/>
              <w:listItem w:displayText="Licencia no restringida" w:value="Licencia no restringida"/>
              <w:listItem w:displayText="Licencia de usuario final" w:value="Licencia de usuario final"/>
              <w:listItem w:displayText="Licencia del distribuidor" w:value="Licencia del distribuidor"/>
              <w:listItem w:displayText="Servicio" w:value="Servicio"/>
              <w:listItem w:displayText="Privado" w:value="Privado"/>
              <w:listItem w:displayText="Estatutario" w:value="Estatutario"/>
              <w:listItem w:displayText="En confianza" w:value="En confianza"/>
              <w:listItem w:displayText="sensible pero sin clasificación" w:value="sensible pero sin clasificación"/>
            </w:comboBox>
          </w:sdtPr>
          <w:sdtEndPr/>
          <w:sdtContent>
            <w:tc>
              <w:tcPr>
                <w:tcW w:w="6229" w:type="dxa"/>
                <w:shd w:val="clear" w:color="auto" w:fill="auto"/>
              </w:tcPr>
              <w:p w14:paraId="7C59D473" w14:textId="77777777" w:rsidR="00F47109" w:rsidRPr="00B82097" w:rsidRDefault="00F47109" w:rsidP="00F47109">
                <w:pPr>
                  <w:keepNext/>
                  <w:keepLines/>
                  <w:spacing w:before="40"/>
                  <w:jc w:val="left"/>
                  <w:outlineLvl w:val="1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F47109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058A1" w:rsidRPr="00B82097" w14:paraId="5D9F8716" w14:textId="77777777" w:rsidTr="00B840C8">
        <w:tc>
          <w:tcPr>
            <w:tcW w:w="4120" w:type="dxa"/>
            <w:gridSpan w:val="4"/>
            <w:shd w:val="clear" w:color="auto" w:fill="D5DCE4"/>
          </w:tcPr>
          <w:p w14:paraId="10BF2029" w14:textId="77777777" w:rsidR="00C058A1" w:rsidRPr="009406AC" w:rsidRDefault="00C058A1" w:rsidP="00C058A1">
            <w:pPr>
              <w:pStyle w:val="Prrafodelista"/>
              <w:numPr>
                <w:ilvl w:val="2"/>
                <w:numId w:val="12"/>
              </w:numPr>
              <w:jc w:val="left"/>
              <w:rPr>
                <w:rFonts w:ascii="Calibri" w:hAnsi="Calibri" w:cs="Calibri"/>
                <w:color w:val="auto"/>
                <w:szCs w:val="16"/>
              </w:rPr>
            </w:pPr>
            <w:r w:rsidRPr="009406AC">
              <w:rPr>
                <w:rFonts w:ascii="Calibri" w:hAnsi="Calibri" w:cs="Calibri"/>
                <w:color w:val="auto"/>
                <w:szCs w:val="16"/>
              </w:rPr>
              <w:t xml:space="preserve">Restricciones de otro tipo (Restricciones Legales)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  <w:tc>
          <w:tcPr>
            <w:tcW w:w="6229" w:type="dxa"/>
            <w:shd w:val="clear" w:color="auto" w:fill="auto"/>
          </w:tcPr>
          <w:p w14:paraId="0F4177D9" w14:textId="77777777" w:rsidR="00C058A1" w:rsidRPr="00B82097" w:rsidRDefault="00C058A1" w:rsidP="00C058A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058A1" w:rsidRPr="00B82097" w14:paraId="5BB59C09" w14:textId="77777777" w:rsidTr="00B840C8">
        <w:tc>
          <w:tcPr>
            <w:tcW w:w="10349" w:type="dxa"/>
            <w:gridSpan w:val="5"/>
            <w:shd w:val="clear" w:color="auto" w:fill="ACB9CA"/>
          </w:tcPr>
          <w:p w14:paraId="4C0E4D3B" w14:textId="77777777" w:rsidR="00C058A1" w:rsidRPr="00B82097" w:rsidRDefault="00C058A1" w:rsidP="00C058A1">
            <w:pPr>
              <w:keepNext/>
              <w:keepLines/>
              <w:numPr>
                <w:ilvl w:val="1"/>
                <w:numId w:val="12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Descripción del entorno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24"/>
              </w:rPr>
              <w:t>)</w:t>
            </w:r>
          </w:p>
        </w:tc>
      </w:tr>
      <w:tr w:rsidR="00C058A1" w:rsidRPr="00B82097" w14:paraId="0624549D" w14:textId="77777777" w:rsidTr="00B840C8">
        <w:trPr>
          <w:trHeight w:val="518"/>
        </w:trPr>
        <w:tc>
          <w:tcPr>
            <w:tcW w:w="10349" w:type="dxa"/>
            <w:gridSpan w:val="5"/>
            <w:shd w:val="clear" w:color="auto" w:fill="FFFFFF"/>
          </w:tcPr>
          <w:p w14:paraId="612FE9AC" w14:textId="77777777" w:rsidR="00C058A1" w:rsidRPr="00B82097" w:rsidRDefault="00C058A1" w:rsidP="00C058A1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3ACEB871" w14:textId="77777777" w:rsidR="00F85456" w:rsidRPr="00F85456" w:rsidRDefault="00F85456" w:rsidP="00F85456">
      <w:pPr>
        <w:pStyle w:val="Ttulo1"/>
        <w:numPr>
          <w:ilvl w:val="0"/>
          <w:numId w:val="0"/>
        </w:numPr>
        <w:jc w:val="center"/>
        <w:rPr>
          <w:rFonts w:ascii="Calibri" w:eastAsia="Calibri" w:hAnsi="Calibri" w:cs="Times New Roman"/>
          <w:color w:val="auto"/>
          <w:sz w:val="24"/>
          <w:szCs w:val="24"/>
          <w:lang w:val="es-CO" w:eastAsia="en-US"/>
        </w:rPr>
      </w:pPr>
      <w:bookmarkStart w:id="2" w:name="_Toc524357864"/>
      <w:r w:rsidRPr="00F85456">
        <w:rPr>
          <w:sz w:val="24"/>
          <w:szCs w:val="24"/>
        </w:rPr>
        <w:lastRenderedPageBreak/>
        <w:t>Información de calidad del recurso</w:t>
      </w:r>
      <w:bookmarkEnd w:id="2"/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10349"/>
      </w:tblGrid>
      <w:tr w:rsidR="00B82097" w:rsidRPr="00B82097" w14:paraId="73445795" w14:textId="77777777" w:rsidTr="00012355">
        <w:tc>
          <w:tcPr>
            <w:tcW w:w="10349" w:type="dxa"/>
            <w:shd w:val="clear" w:color="auto" w:fill="ACB9CA"/>
          </w:tcPr>
          <w:p w14:paraId="2786A3BD" w14:textId="77777777" w:rsidR="00B82097" w:rsidRPr="00B82097" w:rsidRDefault="00921F94" w:rsidP="00EB340F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de </w:t>
            </w:r>
            <w:r w:rsidR="00B82097"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>Linaje</w:t>
            </w:r>
            <w:r w:rsidR="00F85456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</w:t>
            </w:r>
            <w:r w:rsidR="00F85456"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B82097" w:rsidRPr="00B82097" w14:paraId="12C067D6" w14:textId="77777777" w:rsidTr="00012355">
        <w:tc>
          <w:tcPr>
            <w:tcW w:w="10349" w:type="dxa"/>
            <w:shd w:val="clear" w:color="auto" w:fill="D5DCE4"/>
            <w:vAlign w:val="center"/>
          </w:tcPr>
          <w:p w14:paraId="1FE0EBBD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3.1.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Declaración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26"/>
              </w:rPr>
              <w:t>(O)</w:t>
            </w:r>
          </w:p>
        </w:tc>
      </w:tr>
      <w:tr w:rsidR="00B82097" w:rsidRPr="00B82097" w14:paraId="3F92B06B" w14:textId="77777777" w:rsidTr="00012355">
        <w:trPr>
          <w:trHeight w:val="503"/>
        </w:trPr>
        <w:tc>
          <w:tcPr>
            <w:tcW w:w="10349" w:type="dxa"/>
          </w:tcPr>
          <w:p w14:paraId="7A5C3CBA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44991E6D" w14:textId="77777777" w:rsidTr="00012355">
        <w:trPr>
          <w:trHeight w:val="270"/>
        </w:trPr>
        <w:tc>
          <w:tcPr>
            <w:tcW w:w="10349" w:type="dxa"/>
            <w:shd w:val="clear" w:color="auto" w:fill="D5DCE4"/>
          </w:tcPr>
          <w:p w14:paraId="7986D4A8" w14:textId="77777777" w:rsidR="00B82097" w:rsidRPr="00B82097" w:rsidRDefault="00B82097" w:rsidP="0001235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3.2.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  <w:t xml:space="preserve">Paso del proceso </w:t>
            </w:r>
            <w:r w:rsidR="00F85456"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B82097" w:rsidRPr="00B82097" w14:paraId="142FAE6E" w14:textId="77777777" w:rsidTr="00012355">
        <w:trPr>
          <w:trHeight w:val="503"/>
        </w:trPr>
        <w:tc>
          <w:tcPr>
            <w:tcW w:w="10349" w:type="dxa"/>
          </w:tcPr>
          <w:p w14:paraId="41311CEE" w14:textId="77777777" w:rsidR="00B82097" w:rsidRPr="00B82097" w:rsidRDefault="00B82097" w:rsidP="00012355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F85456" w:rsidRPr="00B82097" w14:paraId="2A017B11" w14:textId="77777777" w:rsidTr="00F85456">
        <w:trPr>
          <w:trHeight w:val="503"/>
        </w:trPr>
        <w:tc>
          <w:tcPr>
            <w:tcW w:w="10349" w:type="dxa"/>
            <w:shd w:val="clear" w:color="auto" w:fill="D4E1ED" w:themeFill="accent1" w:themeFillTint="66"/>
          </w:tcPr>
          <w:p w14:paraId="04436EE2" w14:textId="77777777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>3.3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.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ab/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Rol: </w:t>
            </w:r>
            <w:r w:rsidR="00F47109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Fuente </w:t>
            </w:r>
            <w:r w:rsidR="00F47109" w:rsidRPr="00B82097">
              <w:rPr>
                <w:rFonts w:ascii="Calibri Light" w:eastAsia="Times New Roman" w:hAnsi="Calibri Light" w:cs="Times New Roman"/>
                <w:color w:val="2F5496"/>
                <w:szCs w:val="26"/>
              </w:rPr>
              <w:t>(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C)</w:t>
            </w:r>
          </w:p>
        </w:tc>
      </w:tr>
      <w:tr w:rsidR="00F85456" w:rsidRPr="00B82097" w14:paraId="0D9D3057" w14:textId="77777777" w:rsidTr="00012355">
        <w:trPr>
          <w:trHeight w:val="503"/>
        </w:trPr>
        <w:tc>
          <w:tcPr>
            <w:tcW w:w="10349" w:type="dxa"/>
          </w:tcPr>
          <w:p w14:paraId="15DB000A" w14:textId="77777777" w:rsidR="00F85456" w:rsidRPr="00F85456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</w:p>
        </w:tc>
      </w:tr>
    </w:tbl>
    <w:p w14:paraId="62542FA1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85456" w:rsidRPr="00B82097" w14:paraId="603983A5" w14:textId="77777777" w:rsidTr="00D42DA1">
        <w:tc>
          <w:tcPr>
            <w:tcW w:w="10349" w:type="dxa"/>
            <w:gridSpan w:val="2"/>
            <w:shd w:val="clear" w:color="auto" w:fill="ACB9CA"/>
          </w:tcPr>
          <w:p w14:paraId="52B40BE7" w14:textId="77777777" w:rsidR="00F85456" w:rsidRPr="00B82097" w:rsidRDefault="00F85456" w:rsidP="00D42DA1">
            <w:pPr>
              <w:keepNext/>
              <w:keepLines/>
              <w:numPr>
                <w:ilvl w:val="0"/>
                <w:numId w:val="12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Informes de </w:t>
            </w:r>
            <w:r w:rsidR="00F47109"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>Calidad</w:t>
            </w:r>
            <w:r w:rsidR="00F47109"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  <w:t xml:space="preserve"> (</w:t>
            </w:r>
            <w:proofErr w:type="spellStart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9406A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F85456" w:rsidRPr="00B82097" w14:paraId="4BAD2A63" w14:textId="77777777" w:rsidTr="00D42DA1">
        <w:tc>
          <w:tcPr>
            <w:tcW w:w="10349" w:type="dxa"/>
            <w:gridSpan w:val="2"/>
            <w:shd w:val="clear" w:color="auto" w:fill="D5DCE4"/>
          </w:tcPr>
          <w:p w14:paraId="197C2BE8" w14:textId="77777777" w:rsidR="00F85456" w:rsidRPr="00B82097" w:rsidRDefault="00F85456" w:rsidP="00F85456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4.1. 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Alcance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24"/>
              </w:rPr>
              <w:t>(O)</w:t>
            </w:r>
          </w:p>
        </w:tc>
      </w:tr>
      <w:tr w:rsidR="00C36381" w:rsidRPr="00B82097" w14:paraId="2B57048D" w14:textId="77777777" w:rsidTr="008A0F4A">
        <w:sdt>
          <w:sdtPr>
            <w:alias w:val="Rol"/>
            <w:tag w:val="Rol"/>
            <w:id w:val="-1594467036"/>
            <w:placeholder>
              <w:docPart w:val="2B457C1613A643F79D1941B837B10CBE"/>
            </w:placeholder>
            <w:showingPlcHdr/>
            <w15:color w:val="000080"/>
            <w:comboBox>
              <w:listItem w:displayText="Conjunto de datos" w:value="Conjunto de datos"/>
              <w:listItem w:value="Elija un elemento."/>
              <w:listItem w:displayText="Atributo" w:value="Atributo"/>
              <w:listItem w:displayText="Tipo de atributo" w:value="Tipo de atributo"/>
              <w:listItem w:displayText="Hardware de captura" w:value="Hardware de captura"/>
              <w:listItem w:displayText="Sesión de captura" w:value="Sesión de captura"/>
              <w:listItem w:displayText="Serie" w:value="Serie"/>
              <w:listItem w:displayText="Conjunto de datos no geográficos" w:value="Conjunto de datos no geográficos"/>
              <w:listItem w:displayText="Grupo de dimensión" w:value="Grupo de dimensión"/>
              <w:listItem w:displayText="Objeto geográfico" w:value="Objeto geográfico"/>
              <w:listItem w:displayText="Tipo de objeto geográfico" w:value="Tipo de objeto geográfico"/>
              <w:listItem w:displayText="Tipo de propiedad" w:value="Tipo de propiedad"/>
              <w:listItem w:displayText="Sesión de campo" w:value="Sesión de campo"/>
              <w:listItem w:displayText="Software" w:value="Software"/>
              <w:listItem w:displayText="Servicio" w:value="Servicio"/>
              <w:listItem w:displayText="Modelo" w:value="Modelo"/>
              <w:listItem w:displayText="Hoja" w:value="Hoja"/>
              <w:listItem w:displayText="Metadatos" w:value="Metadatos"/>
              <w:listItem w:displayText="Iniciativa" w:value="Iniciativa"/>
              <w:listItem w:displayText="Muestra" w:value="Muestra"/>
              <w:listItem w:displayText="Documento" w:value="Documento"/>
              <w:listItem w:displayText="Colección" w:value="Colección"/>
              <w:listItem w:displayText="Cobertura" w:value="Cobertura"/>
              <w:listItem w:displayText="Aplicación" w:value="Aplica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10349" w:type="dxa"/>
                <w:gridSpan w:val="2"/>
                <w:shd w:val="clear" w:color="auto" w:fill="auto"/>
                <w:vAlign w:val="center"/>
              </w:tcPr>
              <w:p w14:paraId="4D400044" w14:textId="77777777" w:rsidR="00C36381" w:rsidRPr="00B82097" w:rsidRDefault="00C36381" w:rsidP="00C36381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36381" w:rsidRPr="00B82097" w14:paraId="3EA85BC2" w14:textId="77777777" w:rsidTr="00D42DA1">
        <w:tc>
          <w:tcPr>
            <w:tcW w:w="10349" w:type="dxa"/>
            <w:gridSpan w:val="2"/>
            <w:shd w:val="clear" w:color="auto" w:fill="D5DCE4"/>
          </w:tcPr>
          <w:p w14:paraId="44565284" w14:textId="77777777" w:rsidR="00C36381" w:rsidRPr="00F85456" w:rsidRDefault="00C36381" w:rsidP="00C36381">
            <w:pPr>
              <w:pStyle w:val="Prrafodelista"/>
              <w:keepNext/>
              <w:keepLines/>
              <w:numPr>
                <w:ilvl w:val="1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F85456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Informe </w:t>
            </w:r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C36381" w:rsidRPr="00B82097" w14:paraId="143E89A9" w14:textId="77777777" w:rsidTr="00D42DA1">
        <w:tc>
          <w:tcPr>
            <w:tcW w:w="10349" w:type="dxa"/>
            <w:gridSpan w:val="2"/>
            <w:shd w:val="clear" w:color="auto" w:fill="D5DCE4"/>
          </w:tcPr>
          <w:p w14:paraId="5BD4F818" w14:textId="77777777" w:rsidR="00C36381" w:rsidRPr="00B82097" w:rsidRDefault="00C36381" w:rsidP="00C36381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901F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Medidas de calidad de datos</w:t>
            </w:r>
          </w:p>
        </w:tc>
      </w:tr>
      <w:tr w:rsidR="00C36381" w:rsidRPr="00B82097" w14:paraId="57EEE5F5" w14:textId="77777777" w:rsidTr="00D42DA1">
        <w:tc>
          <w:tcPr>
            <w:tcW w:w="4120" w:type="dxa"/>
            <w:shd w:val="clear" w:color="auto" w:fill="D5DCE4"/>
          </w:tcPr>
          <w:p w14:paraId="3E33E32C" w14:textId="77777777" w:rsidR="00C36381" w:rsidRPr="00901F29" w:rsidRDefault="00C36381" w:rsidP="00C36381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del </w:t>
            </w:r>
            <w:r w:rsidRPr="00901F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Elemento de calidad </w:t>
            </w:r>
            <w:r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79EF376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21D4BE5D" w14:textId="77777777" w:rsidTr="00D42DA1">
        <w:tc>
          <w:tcPr>
            <w:tcW w:w="4120" w:type="dxa"/>
            <w:shd w:val="clear" w:color="auto" w:fill="D5DCE4"/>
          </w:tcPr>
          <w:p w14:paraId="02F8DE05" w14:textId="77777777" w:rsidR="00C36381" w:rsidRPr="00901F29" w:rsidRDefault="00C36381" w:rsidP="00C36381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Identificador </w:t>
            </w:r>
            <w:r w:rsidRPr="00901F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06A1C84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79754B60" w14:textId="77777777" w:rsidTr="00D42DA1">
        <w:tc>
          <w:tcPr>
            <w:tcW w:w="4120" w:type="dxa"/>
            <w:shd w:val="clear" w:color="auto" w:fill="D5DCE4"/>
          </w:tcPr>
          <w:p w14:paraId="7997A80F" w14:textId="77777777" w:rsidR="00C36381" w:rsidRPr="00482029" w:rsidRDefault="00C36381" w:rsidP="00C36381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A174315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5DD50DAD" w14:textId="77777777" w:rsidTr="00D42DA1">
        <w:tc>
          <w:tcPr>
            <w:tcW w:w="4120" w:type="dxa"/>
            <w:shd w:val="clear" w:color="auto" w:fill="D5DCE4"/>
          </w:tcPr>
          <w:p w14:paraId="23D99E68" w14:textId="77777777" w:rsidR="00C36381" w:rsidRPr="00482029" w:rsidRDefault="00C36381" w:rsidP="00C36381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>Alias</w:t>
            </w:r>
            <w:r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6E9ED16C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638CD417" w14:textId="77777777" w:rsidTr="00D42DA1">
        <w:tc>
          <w:tcPr>
            <w:tcW w:w="10349" w:type="dxa"/>
            <w:gridSpan w:val="2"/>
            <w:shd w:val="clear" w:color="auto" w:fill="D5DCE4"/>
          </w:tcPr>
          <w:p w14:paraId="517A7FFC" w14:textId="77777777" w:rsidR="00C36381" w:rsidRPr="00482029" w:rsidRDefault="00C36381" w:rsidP="00C36381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Rol: </w:t>
            </w: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Medida básica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36381" w:rsidRPr="00B82097" w14:paraId="5739BADC" w14:textId="77777777" w:rsidTr="00D42DA1">
        <w:tc>
          <w:tcPr>
            <w:tcW w:w="4120" w:type="dxa"/>
            <w:shd w:val="clear" w:color="auto" w:fill="D5DCE4"/>
          </w:tcPr>
          <w:p w14:paraId="2CB165A0" w14:textId="77777777" w:rsidR="00C36381" w:rsidRPr="00482029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C947ADA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0AA2AA8A" w14:textId="77777777" w:rsidTr="00D42DA1">
        <w:tc>
          <w:tcPr>
            <w:tcW w:w="4120" w:type="dxa"/>
            <w:shd w:val="clear" w:color="auto" w:fill="D5DCE4"/>
          </w:tcPr>
          <w:p w14:paraId="5CC27691" w14:textId="77777777" w:rsidR="00C36381" w:rsidRPr="00482029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B4B810D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4C631E0C" w14:textId="77777777" w:rsidTr="00D42DA1">
        <w:tc>
          <w:tcPr>
            <w:tcW w:w="4120" w:type="dxa"/>
            <w:shd w:val="clear" w:color="auto" w:fill="D5DCE4"/>
          </w:tcPr>
          <w:p w14:paraId="1D75294E" w14:textId="77777777" w:rsidR="00C36381" w:rsidRPr="00482029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32BE5F84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278A151A" w14:textId="77777777" w:rsidTr="00D42DA1">
        <w:tc>
          <w:tcPr>
            <w:tcW w:w="10349" w:type="dxa"/>
            <w:gridSpan w:val="2"/>
            <w:shd w:val="clear" w:color="auto" w:fill="D5DCE4"/>
          </w:tcPr>
          <w:p w14:paraId="11849D0F" w14:textId="77777777" w:rsidR="00C36381" w:rsidRPr="00482029" w:rsidRDefault="00C36381" w:rsidP="00C36381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482029">
              <w:rPr>
                <w:rFonts w:ascii="Calibri Light" w:eastAsia="Times New Roman" w:hAnsi="Calibri Light" w:cs="Times New Roman"/>
                <w:color w:val="2F5496"/>
                <w:szCs w:val="24"/>
              </w:rPr>
              <w:t>Rol: Parámetro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36381" w:rsidRPr="00B82097" w14:paraId="7D30936E" w14:textId="77777777" w:rsidTr="00D42DA1">
        <w:tc>
          <w:tcPr>
            <w:tcW w:w="4120" w:type="dxa"/>
            <w:shd w:val="clear" w:color="auto" w:fill="D5DCE4"/>
          </w:tcPr>
          <w:p w14:paraId="77585950" w14:textId="77777777" w:rsidR="00C36381" w:rsidRPr="00482029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482029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Nombre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13674E39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71A6B67D" w14:textId="77777777" w:rsidTr="00D42DA1">
        <w:tc>
          <w:tcPr>
            <w:tcW w:w="4120" w:type="dxa"/>
            <w:shd w:val="clear" w:color="auto" w:fill="D5DCE4"/>
          </w:tcPr>
          <w:p w14:paraId="4B94E20A" w14:textId="77777777" w:rsidR="00C36381" w:rsidRPr="00482029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Definición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9B075DF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7F960F28" w14:textId="77777777" w:rsidTr="00D42DA1">
        <w:tc>
          <w:tcPr>
            <w:tcW w:w="4120" w:type="dxa"/>
            <w:shd w:val="clear" w:color="auto" w:fill="D5DCE4"/>
          </w:tcPr>
          <w:p w14:paraId="23B3C862" w14:textId="77777777" w:rsidR="00C36381" w:rsidRPr="00482029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valor </w:t>
            </w:r>
            <w:r w:rsidRPr="00482029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431B0B87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6BA1F448" w14:textId="77777777" w:rsidTr="00D42DA1">
        <w:tc>
          <w:tcPr>
            <w:tcW w:w="10349" w:type="dxa"/>
            <w:gridSpan w:val="2"/>
            <w:shd w:val="clear" w:color="auto" w:fill="D5DCE4"/>
          </w:tcPr>
          <w:p w14:paraId="3AD07EEC" w14:textId="77777777" w:rsidR="00C36381" w:rsidRPr="0082201C" w:rsidRDefault="00C36381" w:rsidP="00C36381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Evaluación de la calidad de datos</w:t>
            </w:r>
          </w:p>
        </w:tc>
      </w:tr>
      <w:tr w:rsidR="00C36381" w:rsidRPr="00B82097" w14:paraId="49A9EE12" w14:textId="77777777" w:rsidTr="00124DB3">
        <w:tc>
          <w:tcPr>
            <w:tcW w:w="4120" w:type="dxa"/>
            <w:shd w:val="clear" w:color="auto" w:fill="D5DCE4"/>
          </w:tcPr>
          <w:p w14:paraId="3F25521C" w14:textId="77777777" w:rsidR="00C36381" w:rsidRPr="0082201C" w:rsidRDefault="00C36381" w:rsidP="00C36381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método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Metodo de Evaluación"/>
            <w:id w:val="-340159626"/>
            <w:placeholder>
              <w:docPart w:val="E8F20C4A34B94902A83BD123BC232A3D"/>
            </w:placeholder>
            <w:showingPlcHdr/>
            <w15:color w:val="000080"/>
            <w15:appearance w15:val="tags"/>
            <w:comboBox>
              <w:listItem w:value="Elija un elemento."/>
              <w:listItem w:displayText="Directo Interno" w:value="Directo Interno"/>
              <w:listItem w:displayText="Indirecto" w:value="Indirecto"/>
              <w:listItem w:displayText="Directo Externo" w:value="Directo Extern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  <w:vAlign w:val="center"/>
              </w:tcPr>
              <w:p w14:paraId="15CBE201" w14:textId="77777777" w:rsidR="00C36381" w:rsidRPr="00B82097" w:rsidRDefault="00C36381" w:rsidP="00C36381">
                <w:pPr>
                  <w:jc w:val="left"/>
                  <w:rPr>
                    <w:rFonts w:ascii="Calibri" w:hAnsi="Calibri" w:cs="Calibri"/>
                    <w:color w:val="A5A5A5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36381" w:rsidRPr="00B82097" w14:paraId="1D3FD730" w14:textId="77777777" w:rsidTr="00D42DA1">
        <w:tc>
          <w:tcPr>
            <w:tcW w:w="4120" w:type="dxa"/>
            <w:shd w:val="clear" w:color="auto" w:fill="D5DCE4"/>
          </w:tcPr>
          <w:p w14:paraId="171EFABD" w14:textId="77777777" w:rsidR="00C36381" w:rsidRPr="0082201C" w:rsidRDefault="00C36381" w:rsidP="00C36381">
            <w:pPr>
              <w:pStyle w:val="Prrafodelista"/>
              <w:numPr>
                <w:ilvl w:val="2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de evaluación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1A85E21B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6B247740" w14:textId="77777777" w:rsidTr="00D42DA1">
        <w:tc>
          <w:tcPr>
            <w:tcW w:w="10349" w:type="dxa"/>
            <w:gridSpan w:val="2"/>
            <w:shd w:val="clear" w:color="auto" w:fill="D5DCE4"/>
          </w:tcPr>
          <w:p w14:paraId="352F1AD0" w14:textId="77777777" w:rsidR="00C36381" w:rsidRPr="0082201C" w:rsidRDefault="00C36381" w:rsidP="00C36381">
            <w:pPr>
              <w:keepNext/>
              <w:keepLines/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  <w:lang w:val="es-ES_tradnl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Resultados de la calidad de datos</w:t>
            </w:r>
          </w:p>
        </w:tc>
      </w:tr>
      <w:tr w:rsidR="00C36381" w:rsidRPr="00B82097" w14:paraId="1DE983F7" w14:textId="77777777" w:rsidTr="00D42DA1">
        <w:tc>
          <w:tcPr>
            <w:tcW w:w="10349" w:type="dxa"/>
            <w:gridSpan w:val="2"/>
            <w:shd w:val="clear" w:color="auto" w:fill="D5DCE4"/>
          </w:tcPr>
          <w:p w14:paraId="70FFBC59" w14:textId="77777777" w:rsidR="00C36381" w:rsidRPr="0082201C" w:rsidRDefault="00C36381" w:rsidP="00C36381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Cuantitativo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36381" w:rsidRPr="00B82097" w14:paraId="024A0771" w14:textId="77777777" w:rsidTr="00D42DA1">
        <w:tc>
          <w:tcPr>
            <w:tcW w:w="4120" w:type="dxa"/>
            <w:shd w:val="clear" w:color="auto" w:fill="D5DCE4"/>
          </w:tcPr>
          <w:p w14:paraId="22786849" w14:textId="77777777" w:rsidR="00C36381" w:rsidRPr="0082201C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Unidad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00456BED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2A5BAFD2" w14:textId="77777777" w:rsidTr="00D42DA1">
        <w:tc>
          <w:tcPr>
            <w:tcW w:w="4120" w:type="dxa"/>
            <w:shd w:val="clear" w:color="auto" w:fill="D5DCE4"/>
          </w:tcPr>
          <w:p w14:paraId="6D0C3132" w14:textId="77777777" w:rsidR="00C36381" w:rsidRPr="0082201C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lastRenderedPageBreak/>
              <w:t xml:space="preserve">Valor de la unidad </w:t>
            </w:r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82201C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07C84DC2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0C54108B" w14:textId="77777777" w:rsidTr="00D42DA1">
        <w:tc>
          <w:tcPr>
            <w:tcW w:w="10349" w:type="dxa"/>
            <w:gridSpan w:val="2"/>
            <w:shd w:val="clear" w:color="auto" w:fill="D5DCE4"/>
          </w:tcPr>
          <w:p w14:paraId="1A74C270" w14:textId="77777777" w:rsidR="00C36381" w:rsidRPr="0082201C" w:rsidRDefault="00C36381" w:rsidP="00C36381">
            <w:pPr>
              <w:pStyle w:val="Prrafodelista"/>
              <w:keepNext/>
              <w:keepLines/>
              <w:numPr>
                <w:ilvl w:val="2"/>
                <w:numId w:val="14"/>
              </w:numPr>
              <w:spacing w:before="40"/>
              <w:jc w:val="center"/>
              <w:outlineLvl w:val="1"/>
              <w:rPr>
                <w:rFonts w:ascii="Calibri" w:hAnsi="Calibri" w:cs="Calibri"/>
                <w:color w:val="A6A6A6"/>
                <w:szCs w:val="16"/>
              </w:rPr>
            </w:pPr>
            <w:r w:rsidRPr="0082201C">
              <w:rPr>
                <w:rFonts w:ascii="Calibri Light" w:eastAsia="Times New Roman" w:hAnsi="Calibri Light" w:cs="Times New Roman"/>
                <w:color w:val="2F5496"/>
                <w:szCs w:val="24"/>
              </w:rPr>
              <w:t>Conformidad</w:t>
            </w: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 </w:t>
            </w:r>
            <w:r w:rsidRPr="009406AC">
              <w:rPr>
                <w:rFonts w:ascii="Calibri" w:hAnsi="Calibri" w:cs="Calibri"/>
                <w:color w:val="00B0F0"/>
                <w:szCs w:val="16"/>
              </w:rPr>
              <w:t>(C)</w:t>
            </w:r>
          </w:p>
        </w:tc>
      </w:tr>
      <w:tr w:rsidR="00C36381" w:rsidRPr="00B82097" w14:paraId="11AE21CC" w14:textId="77777777" w:rsidTr="00D42DA1">
        <w:tc>
          <w:tcPr>
            <w:tcW w:w="4120" w:type="dxa"/>
            <w:shd w:val="clear" w:color="auto" w:fill="D5DCE4"/>
          </w:tcPr>
          <w:p w14:paraId="100B4D69" w14:textId="77777777" w:rsidR="00C36381" w:rsidRPr="0082201C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Titulo especificación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1CA56F5E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306268B8" w14:textId="77777777" w:rsidTr="00D42DA1">
        <w:tc>
          <w:tcPr>
            <w:tcW w:w="4120" w:type="dxa"/>
            <w:shd w:val="clear" w:color="auto" w:fill="D5DCE4"/>
          </w:tcPr>
          <w:p w14:paraId="60534EDF" w14:textId="77777777" w:rsidR="00C36381" w:rsidRPr="0082201C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especificación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705B0F4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5714086B" w14:textId="77777777" w:rsidTr="00703530">
        <w:tc>
          <w:tcPr>
            <w:tcW w:w="4120" w:type="dxa"/>
            <w:shd w:val="clear" w:color="auto" w:fill="D5DCE4"/>
          </w:tcPr>
          <w:p w14:paraId="4A5819DC" w14:textId="77777777" w:rsidR="00C36381" w:rsidRPr="0082201C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Tipo de fecha especificación 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sdt>
          <w:sdtPr>
            <w:alias w:val="⇩"/>
            <w:tag w:val="Tipo de Fecha"/>
            <w:id w:val="759963336"/>
            <w:placeholder>
              <w:docPart w:val="238B03AF91F642EEB114C7964EF23DFF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  <w:vAlign w:val="center"/>
              </w:tcPr>
              <w:p w14:paraId="30E4DD8C" w14:textId="77777777" w:rsidR="00C36381" w:rsidRPr="00B82097" w:rsidRDefault="00C36381" w:rsidP="00C36381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36381" w:rsidRPr="00B82097" w14:paraId="76A5AE82" w14:textId="77777777" w:rsidTr="00D42DA1">
        <w:tc>
          <w:tcPr>
            <w:tcW w:w="4120" w:type="dxa"/>
            <w:shd w:val="clear" w:color="auto" w:fill="D5DCE4"/>
          </w:tcPr>
          <w:p w14:paraId="3693D26E" w14:textId="77777777" w:rsidR="00C36381" w:rsidRPr="0082201C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Aprobó </w:t>
            </w:r>
            <w:r w:rsidRPr="0082201C">
              <w:rPr>
                <w:rFonts w:ascii="Calibri Light" w:eastAsia="Times New Roman" w:hAnsi="Calibri Light" w:cs="Calibri"/>
                <w:color w:val="auto"/>
                <w:szCs w:val="16"/>
              </w:rPr>
              <w:t>(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5FFC8C78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1202AE5E" w14:textId="77777777" w:rsidTr="00D42DA1">
        <w:tc>
          <w:tcPr>
            <w:tcW w:w="10349" w:type="dxa"/>
            <w:gridSpan w:val="2"/>
            <w:shd w:val="clear" w:color="auto" w:fill="D5DCE4"/>
          </w:tcPr>
          <w:p w14:paraId="4D24A60A" w14:textId="77777777" w:rsidR="00C36381" w:rsidRPr="00B82097" w:rsidRDefault="00C36381" w:rsidP="00C36381">
            <w:pPr>
              <w:pStyle w:val="Ttulo3"/>
              <w:numPr>
                <w:ilvl w:val="2"/>
                <w:numId w:val="14"/>
              </w:numPr>
              <w:spacing w:before="40" w:line="259" w:lineRule="auto"/>
              <w:jc w:val="center"/>
              <w:outlineLvl w:val="2"/>
              <w:rPr>
                <w:rFonts w:ascii="Calibri" w:hAnsi="Calibri" w:cs="Calibri"/>
                <w:color w:val="A6A6A6"/>
                <w:szCs w:val="16"/>
              </w:rPr>
            </w:pPr>
            <w:r w:rsidRPr="00414692"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>Descriptivo</w:t>
            </w:r>
            <w:r>
              <w:rPr>
                <w:rFonts w:ascii="Calibri Light" w:eastAsia="Times New Roman" w:hAnsi="Calibri Light" w:cs="Times New Roman"/>
                <w:b w:val="0"/>
                <w:bCs w:val="0"/>
                <w:color w:val="2F5496"/>
                <w:szCs w:val="24"/>
                <w:lang w:val="es-CO" w:eastAsia="en-US"/>
              </w:rPr>
              <w:t xml:space="preserve"> </w:t>
            </w:r>
            <w:r w:rsidRPr="009406AC">
              <w:rPr>
                <w:rFonts w:ascii="Calibri" w:eastAsia="Calibri" w:hAnsi="Calibri" w:cs="Calibri"/>
                <w:color w:val="00B0F0"/>
                <w:szCs w:val="16"/>
                <w:lang w:val="es-CO" w:eastAsia="en-US"/>
              </w:rPr>
              <w:t>(C)</w:t>
            </w:r>
          </w:p>
        </w:tc>
      </w:tr>
      <w:tr w:rsidR="00C36381" w:rsidRPr="00B82097" w14:paraId="2738DB9F" w14:textId="77777777" w:rsidTr="00D42DA1">
        <w:tc>
          <w:tcPr>
            <w:tcW w:w="4120" w:type="dxa"/>
            <w:shd w:val="clear" w:color="auto" w:fill="D5DCE4"/>
          </w:tcPr>
          <w:p w14:paraId="0BE812BC" w14:textId="77777777" w:rsidR="00C36381" w:rsidRPr="00414692" w:rsidRDefault="00C36381" w:rsidP="00C36381">
            <w:pPr>
              <w:pStyle w:val="Prrafodelista"/>
              <w:numPr>
                <w:ilvl w:val="3"/>
                <w:numId w:val="14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Declaración </w:t>
            </w:r>
            <w:r w:rsidRPr="0082201C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  <w:vAlign w:val="center"/>
          </w:tcPr>
          <w:p w14:paraId="61236DD1" w14:textId="77777777" w:rsidR="00C36381" w:rsidRPr="00B82097" w:rsidRDefault="00C36381" w:rsidP="00C36381">
            <w:pPr>
              <w:jc w:val="left"/>
              <w:rPr>
                <w:rFonts w:ascii="Calibri" w:hAnsi="Calibri" w:cs="Calibri"/>
                <w:color w:val="A6A6A6"/>
                <w:szCs w:val="16"/>
              </w:rPr>
            </w:pPr>
            <w:r w:rsidRPr="00B82097">
              <w:rPr>
                <w:rFonts w:ascii="Calibri" w:hAnsi="Calibri" w:cs="Calibri"/>
                <w:color w:val="A6A6A6"/>
                <w:szCs w:val="16"/>
              </w:rPr>
              <w:t>[</w:t>
            </w:r>
            <w:r>
              <w:rPr>
                <w:rFonts w:ascii="Calibri" w:hAnsi="Calibri" w:cs="Calibri"/>
                <w:color w:val="A6A6A6"/>
                <w:szCs w:val="16"/>
              </w:rPr>
              <w:t xml:space="preserve">Remítase a sesión de linaje al numeral 3.1 de este documento] </w:t>
            </w:r>
          </w:p>
        </w:tc>
      </w:tr>
    </w:tbl>
    <w:p w14:paraId="4B4E1D6E" w14:textId="77777777" w:rsidR="00F85456" w:rsidRDefault="00F85456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0ECBE76C" w14:textId="77777777" w:rsidR="002B4F3D" w:rsidRDefault="002B4F3D" w:rsidP="002B4F3D">
      <w:pPr>
        <w:spacing w:after="160" w:line="259" w:lineRule="auto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30"/>
        <w:gridCol w:w="6219"/>
      </w:tblGrid>
      <w:tr w:rsidR="00921F94" w:rsidRPr="00B82097" w14:paraId="3CF86642" w14:textId="77777777" w:rsidTr="00B860A3">
        <w:tc>
          <w:tcPr>
            <w:tcW w:w="10349" w:type="dxa"/>
            <w:gridSpan w:val="2"/>
            <w:shd w:val="clear" w:color="auto" w:fill="ACB9CA"/>
          </w:tcPr>
          <w:p w14:paraId="3F79C146" w14:textId="77777777" w:rsidR="00921F94" w:rsidRPr="00821A30" w:rsidRDefault="00921F94" w:rsidP="00821A30">
            <w:pPr>
              <w:pStyle w:val="Prrafodelista"/>
              <w:numPr>
                <w:ilvl w:val="0"/>
                <w:numId w:val="18"/>
              </w:numPr>
              <w:jc w:val="center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821A30">
              <w:rPr>
                <w:rFonts w:ascii="Calibri Light" w:eastAsia="Times New Roman" w:hAnsi="Calibri Light" w:cs="Times New Roman"/>
                <w:color w:val="2F5496"/>
                <w:sz w:val="22"/>
                <w:szCs w:val="32"/>
              </w:rPr>
              <w:t>Información de la Representación Espacial</w:t>
            </w:r>
          </w:p>
        </w:tc>
      </w:tr>
      <w:tr w:rsidR="00921F94" w:rsidRPr="00B82097" w14:paraId="2DCA6E7F" w14:textId="77777777" w:rsidTr="00B860A3">
        <w:tc>
          <w:tcPr>
            <w:tcW w:w="10349" w:type="dxa"/>
            <w:gridSpan w:val="2"/>
            <w:shd w:val="clear" w:color="auto" w:fill="D5DCE4"/>
          </w:tcPr>
          <w:p w14:paraId="2077C4ED" w14:textId="77777777" w:rsidR="00921F94" w:rsidRPr="00860AF9" w:rsidRDefault="00821A30" w:rsidP="00860AF9">
            <w:pPr>
              <w:pStyle w:val="Prrafodelista"/>
              <w:keepNext/>
              <w:keepLines/>
              <w:numPr>
                <w:ilvl w:val="1"/>
                <w:numId w:val="18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2"/>
                <w:szCs w:val="24"/>
              </w:rPr>
            </w:pPr>
            <w:r w:rsidRPr="00860AF9">
              <w:rPr>
                <w:rFonts w:ascii="Calibri Light" w:eastAsia="Times New Roman" w:hAnsi="Calibri Light" w:cs="Times New Roman"/>
                <w:color w:val="2F5496"/>
                <w:sz w:val="22"/>
                <w:szCs w:val="24"/>
              </w:rPr>
              <w:t>Nivel de topología. (</w:t>
            </w:r>
            <w:proofErr w:type="spellStart"/>
            <w:r w:rsidRPr="00860AF9">
              <w:rPr>
                <w:rFonts w:ascii="Calibri Light" w:eastAsia="Times New Roman" w:hAnsi="Calibri Light" w:cs="Times New Roman"/>
                <w:color w:val="2F5496"/>
                <w:sz w:val="22"/>
                <w:szCs w:val="24"/>
              </w:rPr>
              <w:t>Op</w:t>
            </w:r>
            <w:proofErr w:type="spellEnd"/>
            <w:r w:rsidRPr="00860AF9">
              <w:rPr>
                <w:rFonts w:ascii="Calibri Light" w:eastAsia="Times New Roman" w:hAnsi="Calibri Light" w:cs="Times New Roman"/>
                <w:color w:val="2F5496"/>
                <w:sz w:val="22"/>
                <w:szCs w:val="24"/>
              </w:rPr>
              <w:t>)</w:t>
            </w:r>
          </w:p>
        </w:tc>
      </w:tr>
      <w:tr w:rsidR="00352BD0" w:rsidRPr="00B82097" w14:paraId="2995AC08" w14:textId="77777777" w:rsidTr="00104F68">
        <w:sdt>
          <w:sdtPr>
            <w:alias w:val="Nivel Topológico"/>
            <w:tag w:val="Nivel Topológico"/>
            <w:id w:val="-752896861"/>
            <w:placeholder>
              <w:docPart w:val="A493FC252B2F47DD98F7366925E3CBF1"/>
            </w:placeholder>
            <w:showingPlcHdr/>
            <w15:color w:val="000080"/>
            <w:comboBox>
              <w:listItem w:value="Elija un elemento."/>
              <w:listItem w:displayText="Sólo geometría" w:value="Sólo geometría"/>
              <w:listItem w:displayText="Topología unidimensional" w:value="Topología unidimensional"/>
              <w:listItem w:displayText="Grafo planar" w:value="Grafo planar"/>
              <w:listItem w:displayText="Grafo planar completo" w:value="Grafo planar completo"/>
              <w:listItem w:displayText="Grafo de superficies" w:value="Grafo de superficies"/>
              <w:listItem w:displayText="Grafo de superficies completo" w:value="Grafo de superficies completo"/>
              <w:listItem w:displayText="Topología tridimensional" w:value="Topología tridimensional"/>
              <w:listItem w:displayText="Topología tridimensional completa" w:value="Topología tridimensional completa"/>
              <w:listItem w:displayText="Abstracto" w:value="Abstract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10349" w:type="dxa"/>
                <w:gridSpan w:val="2"/>
                <w:shd w:val="clear" w:color="auto" w:fill="auto"/>
                <w:vAlign w:val="center"/>
              </w:tcPr>
              <w:p w14:paraId="49FDD308" w14:textId="77777777" w:rsidR="00352BD0" w:rsidRPr="00B82097" w:rsidRDefault="00352BD0" w:rsidP="00352BD0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352BD0" w:rsidRPr="00B82097" w14:paraId="7A3F1619" w14:textId="77777777" w:rsidTr="00B860A3">
        <w:tc>
          <w:tcPr>
            <w:tcW w:w="10349" w:type="dxa"/>
            <w:gridSpan w:val="2"/>
            <w:shd w:val="clear" w:color="auto" w:fill="D5DCE4"/>
          </w:tcPr>
          <w:p w14:paraId="6DF56560" w14:textId="77777777" w:rsidR="00352BD0" w:rsidRPr="00821A30" w:rsidRDefault="00352BD0" w:rsidP="00352BD0">
            <w:pPr>
              <w:pStyle w:val="Prrafodelista"/>
              <w:keepNext/>
              <w:keepLines/>
              <w:numPr>
                <w:ilvl w:val="1"/>
                <w:numId w:val="18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2"/>
                <w:szCs w:val="26"/>
              </w:rPr>
            </w:pPr>
            <w:bookmarkStart w:id="3" w:name="_Toc513142339"/>
            <w:r w:rsidRPr="00821A30">
              <w:rPr>
                <w:rFonts w:ascii="Calibri Light" w:eastAsia="Times New Roman" w:hAnsi="Calibri Light" w:cs="Times New Roman"/>
                <w:color w:val="2F5496"/>
                <w:sz w:val="22"/>
                <w:szCs w:val="24"/>
              </w:rPr>
              <w:t>Objetos geométricos</w:t>
            </w:r>
            <w:bookmarkEnd w:id="3"/>
            <w:r w:rsidRPr="00821A30">
              <w:rPr>
                <w:rFonts w:ascii="Calibri Light" w:eastAsia="Times New Roman" w:hAnsi="Calibri Light" w:cs="Times New Roman"/>
                <w:color w:val="2F5496"/>
                <w:sz w:val="22"/>
                <w:szCs w:val="26"/>
              </w:rPr>
              <w:t>.</w:t>
            </w:r>
            <w:r w:rsidRPr="00821A30">
              <w:rPr>
                <w:rFonts w:ascii="Calibri Light" w:eastAsia="Times New Roman" w:hAnsi="Calibri Light" w:cs="Times New Roman"/>
                <w:color w:val="00B0F0"/>
                <w:sz w:val="22"/>
                <w:szCs w:val="26"/>
              </w:rPr>
              <w:t xml:space="preserve"> </w:t>
            </w:r>
            <w:r w:rsidRPr="00821A30">
              <w:rPr>
                <w:rFonts w:ascii="Calibri Light" w:eastAsia="Times New Roman" w:hAnsi="Calibri Light" w:cs="Calibri"/>
                <w:color w:val="FFC000"/>
                <w:sz w:val="22"/>
                <w:szCs w:val="16"/>
              </w:rPr>
              <w:t>(</w:t>
            </w:r>
            <w:proofErr w:type="spellStart"/>
            <w:r w:rsidRPr="00821A30">
              <w:rPr>
                <w:rFonts w:ascii="Calibri Light" w:eastAsia="Times New Roman" w:hAnsi="Calibri Light" w:cs="Calibri"/>
                <w:color w:val="FFC000"/>
                <w:sz w:val="22"/>
                <w:szCs w:val="16"/>
              </w:rPr>
              <w:t>Op</w:t>
            </w:r>
            <w:proofErr w:type="spellEnd"/>
            <w:r w:rsidRPr="00821A30">
              <w:rPr>
                <w:rFonts w:ascii="Calibri Light" w:eastAsia="Times New Roman" w:hAnsi="Calibri Light" w:cs="Calibri"/>
                <w:color w:val="FFC000"/>
                <w:sz w:val="22"/>
                <w:szCs w:val="16"/>
              </w:rPr>
              <w:t>)</w:t>
            </w:r>
          </w:p>
        </w:tc>
      </w:tr>
      <w:tr w:rsidR="00352BD0" w:rsidRPr="00B82097" w14:paraId="3330691E" w14:textId="77777777" w:rsidTr="0092352A">
        <w:tc>
          <w:tcPr>
            <w:tcW w:w="4130" w:type="dxa"/>
            <w:shd w:val="clear" w:color="auto" w:fill="D9E2F3"/>
          </w:tcPr>
          <w:p w14:paraId="613FB198" w14:textId="77777777" w:rsidR="00352BD0" w:rsidRPr="00FB1795" w:rsidRDefault="00352BD0" w:rsidP="00352BD0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>
              <w:rPr>
                <w:rFonts w:ascii="Calibri" w:eastAsia="Times New Roman" w:hAnsi="Calibri" w:cs="Times New Roman"/>
                <w:color w:val="auto"/>
                <w:szCs w:val="16"/>
                <w:lang w:eastAsia="es-CO"/>
              </w:rPr>
              <w:t xml:space="preserve">Tipo de Objeto Geométrico </w:t>
            </w:r>
            <w:r w:rsidRPr="00FB1795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Objeto Geométrico"/>
            <w:id w:val="-1374222493"/>
            <w:placeholder>
              <w:docPart w:val="3D1200FBDF924FA2999337BA60F623CA"/>
            </w:placeholder>
            <w:showingPlcHdr/>
            <w15:color w:val="000080"/>
            <w15:appearance w15:val="tags"/>
            <w:comboBox>
              <w:listItem w:value="Elija un elemento."/>
              <w:listItem w:displayText="Complejo" w:value="Complejo"/>
              <w:listItem w:displayText="Compuesto" w:value="Compuesto"/>
              <w:listItem w:displayText="Curva" w:value="Curva"/>
              <w:listItem w:displayText="Punto" w:value="Punto"/>
              <w:listItem w:displayText="Sólido" w:value="Sólido"/>
              <w:listItem w:displayText="Superficie" w:value="Superficie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19" w:type="dxa"/>
                <w:shd w:val="clear" w:color="auto" w:fill="auto"/>
                <w:vAlign w:val="center"/>
              </w:tcPr>
              <w:p w14:paraId="638CFF70" w14:textId="77777777" w:rsidR="00352BD0" w:rsidRPr="00B82097" w:rsidRDefault="00352BD0" w:rsidP="00352BD0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633D8048" w14:textId="77777777" w:rsidR="00921F94" w:rsidRDefault="00921F9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821A30" w:rsidRPr="00B82097" w14:paraId="4D4DDF8D" w14:textId="77777777" w:rsidTr="00E81AC2">
        <w:tc>
          <w:tcPr>
            <w:tcW w:w="10349" w:type="dxa"/>
            <w:gridSpan w:val="2"/>
            <w:shd w:val="clear" w:color="auto" w:fill="ACB9CA"/>
          </w:tcPr>
          <w:p w14:paraId="496F48EF" w14:textId="77777777" w:rsidR="00821A30" w:rsidRPr="00B82097" w:rsidRDefault="00821A30" w:rsidP="00821A30">
            <w:pPr>
              <w:keepNext/>
              <w:keepLines/>
              <w:numPr>
                <w:ilvl w:val="0"/>
                <w:numId w:val="18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</w:t>
            </w:r>
            <w:r w:rsidRPr="00B82097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Sistema de Referencia </w:t>
            </w:r>
            <w:r w:rsidRPr="00B82097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821A30" w:rsidRPr="00B82097" w14:paraId="129B9B8C" w14:textId="77777777" w:rsidTr="00E81AC2">
        <w:tc>
          <w:tcPr>
            <w:tcW w:w="10349" w:type="dxa"/>
            <w:gridSpan w:val="2"/>
            <w:shd w:val="clear" w:color="auto" w:fill="D5DCE4"/>
          </w:tcPr>
          <w:p w14:paraId="3F85FF30" w14:textId="77777777" w:rsidR="00821A30" w:rsidRPr="00921F94" w:rsidRDefault="00821A30" w:rsidP="00821A30">
            <w:pPr>
              <w:pStyle w:val="Prrafodelista"/>
              <w:keepNext/>
              <w:keepLines/>
              <w:numPr>
                <w:ilvl w:val="1"/>
                <w:numId w:val="18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Identificador del Sistema de Referencia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821A30" w:rsidRPr="00B82097" w14:paraId="135DC860" w14:textId="77777777" w:rsidTr="00E81AC2">
        <w:tc>
          <w:tcPr>
            <w:tcW w:w="4120" w:type="dxa"/>
            <w:shd w:val="clear" w:color="auto" w:fill="D5DCE4"/>
          </w:tcPr>
          <w:p w14:paraId="76AB0BCB" w14:textId="77777777" w:rsidR="00821A30" w:rsidRPr="002B4F3D" w:rsidRDefault="00C36381" w:rsidP="00821A30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Times New Roman"/>
                <w:color w:val="auto"/>
                <w:sz w:val="22"/>
                <w:szCs w:val="26"/>
              </w:rPr>
            </w:pPr>
            <w:r w:rsidRPr="002B4F3D">
              <w:rPr>
                <w:rFonts w:ascii="Calibri Light" w:eastAsia="Times New Roman" w:hAnsi="Calibri Light" w:cs="Calibri"/>
                <w:color w:val="auto"/>
                <w:sz w:val="22"/>
                <w:szCs w:val="16"/>
              </w:rPr>
              <w:t xml:space="preserve">Código </w:t>
            </w:r>
            <w:r w:rsidRPr="002B4F3D">
              <w:rPr>
                <w:rFonts w:ascii="Calibri Light" w:eastAsia="Times New Roman" w:hAnsi="Calibri Light" w:cs="Calibri"/>
                <w:color w:val="FF0000"/>
                <w:sz w:val="22"/>
                <w:szCs w:val="16"/>
              </w:rPr>
              <w:t>(</w:t>
            </w:r>
            <w:r w:rsidR="00821A30" w:rsidRPr="002B4F3D">
              <w:rPr>
                <w:rFonts w:ascii="Calibri Light" w:eastAsia="Times New Roman" w:hAnsi="Calibri Light" w:cs="Calibri"/>
                <w:color w:val="FF0000"/>
                <w:sz w:val="22"/>
                <w:szCs w:val="16"/>
              </w:rPr>
              <w:t>O)</w:t>
            </w:r>
          </w:p>
        </w:tc>
        <w:tc>
          <w:tcPr>
            <w:tcW w:w="6229" w:type="dxa"/>
            <w:shd w:val="clear" w:color="auto" w:fill="auto"/>
          </w:tcPr>
          <w:p w14:paraId="1AF064F5" w14:textId="77777777" w:rsidR="00821A30" w:rsidRPr="00B82097" w:rsidRDefault="00821A30" w:rsidP="00E81AC2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1A30" w:rsidRPr="00B82097" w14:paraId="6A8C66C4" w14:textId="77777777" w:rsidTr="00E81AC2">
        <w:tc>
          <w:tcPr>
            <w:tcW w:w="4120" w:type="dxa"/>
            <w:shd w:val="clear" w:color="auto" w:fill="D5DCE4"/>
          </w:tcPr>
          <w:p w14:paraId="0FDCB54A" w14:textId="77777777" w:rsidR="00821A30" w:rsidRPr="00B82097" w:rsidRDefault="00821A30" w:rsidP="00821A30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Espacio de códigos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21238405" w14:textId="77777777" w:rsidR="00821A30" w:rsidRPr="00B82097" w:rsidRDefault="00821A30" w:rsidP="00E81AC2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21A30" w:rsidRPr="00B82097" w14:paraId="2B58A6A6" w14:textId="77777777" w:rsidTr="00E81AC2">
        <w:tc>
          <w:tcPr>
            <w:tcW w:w="4120" w:type="dxa"/>
            <w:shd w:val="clear" w:color="auto" w:fill="D5DCE4"/>
          </w:tcPr>
          <w:p w14:paraId="274F5AD3" w14:textId="77777777" w:rsidR="00821A30" w:rsidRPr="00B82097" w:rsidRDefault="00821A30" w:rsidP="00821A30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 w:rsidRPr="00B82097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Descripción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2A5C2087" w14:textId="77777777" w:rsidR="00821A30" w:rsidRPr="00B82097" w:rsidRDefault="00821A30" w:rsidP="00E81AC2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02FDEC59" w14:textId="77777777" w:rsidR="00821A30" w:rsidRDefault="00821A30" w:rsidP="00821A30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6260D517" w14:textId="77777777" w:rsidR="00921F94" w:rsidRDefault="00921F9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B82097" w:rsidRPr="00B82097" w14:paraId="0667281A" w14:textId="77777777" w:rsidTr="00012355">
        <w:tc>
          <w:tcPr>
            <w:tcW w:w="10349" w:type="dxa"/>
            <w:gridSpan w:val="2"/>
            <w:shd w:val="clear" w:color="auto" w:fill="ACB9CA"/>
          </w:tcPr>
          <w:p w14:paraId="37DBCD7E" w14:textId="77777777" w:rsidR="00B82097" w:rsidRPr="00B82097" w:rsidRDefault="00821A30" w:rsidP="00821A30">
            <w:pPr>
              <w:keepNext/>
              <w:keepLines/>
              <w:numPr>
                <w:ilvl w:val="0"/>
                <w:numId w:val="18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821A30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Información del catálogo de representación </w:t>
            </w:r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="004777E5"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B82097" w:rsidRPr="00B82097" w14:paraId="29EA98CE" w14:textId="77777777" w:rsidTr="00012355">
        <w:tc>
          <w:tcPr>
            <w:tcW w:w="4120" w:type="dxa"/>
            <w:shd w:val="clear" w:color="auto" w:fill="D5DCE4"/>
          </w:tcPr>
          <w:p w14:paraId="3E7A324E" w14:textId="77777777" w:rsidR="00B82097" w:rsidRPr="00B82097" w:rsidRDefault="00821A30" w:rsidP="00821A30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Titulo </w:t>
            </w:r>
            <w:r w:rsidR="00B82097"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(O) </w:t>
            </w:r>
          </w:p>
        </w:tc>
        <w:tc>
          <w:tcPr>
            <w:tcW w:w="6229" w:type="dxa"/>
            <w:shd w:val="clear" w:color="auto" w:fill="auto"/>
          </w:tcPr>
          <w:p w14:paraId="70E8B166" w14:textId="77777777" w:rsidR="00B82097" w:rsidRPr="00B82097" w:rsidRDefault="00B82097" w:rsidP="00012355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B82097" w:rsidRPr="00B82097" w14:paraId="3BF4CBAD" w14:textId="77777777" w:rsidTr="00012355">
        <w:tc>
          <w:tcPr>
            <w:tcW w:w="4120" w:type="dxa"/>
            <w:shd w:val="clear" w:color="auto" w:fill="D5DCE4"/>
          </w:tcPr>
          <w:p w14:paraId="27F4EF54" w14:textId="77777777" w:rsidR="00B82097" w:rsidRPr="00A8382B" w:rsidRDefault="00821A30" w:rsidP="00821A30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>Fecha</w:t>
            </w:r>
            <w:r w:rsidR="00A8382B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A8E30D8" w14:textId="77777777" w:rsidR="00B82097" w:rsidRPr="00B82097" w:rsidRDefault="00B82097" w:rsidP="00012355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158986BE" w14:textId="77777777" w:rsidTr="00144742">
        <w:tc>
          <w:tcPr>
            <w:tcW w:w="4120" w:type="dxa"/>
            <w:shd w:val="clear" w:color="auto" w:fill="D5DCE4"/>
          </w:tcPr>
          <w:p w14:paraId="39367368" w14:textId="77777777" w:rsidR="00C36381" w:rsidRPr="00821A30" w:rsidRDefault="00C36381" w:rsidP="00C36381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color w:val="auto"/>
                <w:sz w:val="22"/>
                <w:szCs w:val="16"/>
              </w:rPr>
            </w:pPr>
            <w:r w:rsidRPr="00821A30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Fecha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2052497131"/>
            <w:placeholder>
              <w:docPart w:val="3002D0E137B746E497176A8C5C5A4CE1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  <w:vAlign w:val="center"/>
              </w:tcPr>
              <w:p w14:paraId="78F62229" w14:textId="77777777" w:rsidR="00C36381" w:rsidRPr="00B82097" w:rsidRDefault="00C36381" w:rsidP="00C36381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36381" w:rsidRPr="00B82097" w14:paraId="59719DA9" w14:textId="77777777" w:rsidTr="00012355">
        <w:tc>
          <w:tcPr>
            <w:tcW w:w="4120" w:type="dxa"/>
            <w:shd w:val="clear" w:color="auto" w:fill="D5DCE4"/>
          </w:tcPr>
          <w:p w14:paraId="5802E6A3" w14:textId="77777777" w:rsidR="00C36381" w:rsidRPr="00821A30" w:rsidRDefault="00C36381" w:rsidP="00C36381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bCs/>
                <w:color w:val="auto"/>
                <w:sz w:val="22"/>
                <w:szCs w:val="16"/>
              </w:rPr>
            </w:pPr>
            <w:bookmarkStart w:id="4" w:name="_Toc513142328"/>
            <w:bookmarkStart w:id="5" w:name="_Toc524513519"/>
            <w:r w:rsidRPr="00821A30">
              <w:rPr>
                <w:rFonts w:ascii="Calibri Light" w:eastAsia="Times New Roman" w:hAnsi="Calibri Light" w:cs="Calibri"/>
                <w:bCs/>
                <w:color w:val="auto"/>
                <w:sz w:val="22"/>
                <w:szCs w:val="16"/>
              </w:rPr>
              <w:t>Edición</w:t>
            </w:r>
            <w:bookmarkEnd w:id="4"/>
            <w:bookmarkEnd w:id="5"/>
            <w:r>
              <w:rPr>
                <w:rFonts w:ascii="Calibri Light" w:eastAsia="Times New Roman" w:hAnsi="Calibri Light" w:cs="Calibri"/>
                <w:bCs/>
                <w:color w:val="auto"/>
                <w:szCs w:val="16"/>
              </w:rPr>
              <w:t xml:space="preserve"> </w:t>
            </w:r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0256DD3A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76BA40F3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625A91FA" w14:textId="77777777" w:rsidR="00860AF9" w:rsidRDefault="00860AF9" w:rsidP="00860AF9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860AF9" w:rsidRPr="00B82097" w14:paraId="3BB4F434" w14:textId="77777777" w:rsidTr="00E81AC2">
        <w:tc>
          <w:tcPr>
            <w:tcW w:w="10349" w:type="dxa"/>
            <w:gridSpan w:val="2"/>
            <w:shd w:val="clear" w:color="auto" w:fill="ACB9CA"/>
          </w:tcPr>
          <w:p w14:paraId="479F0CA5" w14:textId="77777777" w:rsidR="00860AF9" w:rsidRPr="00B82097" w:rsidRDefault="00860AF9" w:rsidP="00E81AC2">
            <w:pPr>
              <w:keepNext/>
              <w:keepLines/>
              <w:numPr>
                <w:ilvl w:val="0"/>
                <w:numId w:val="18"/>
              </w:numPr>
              <w:spacing w:before="240"/>
              <w:jc w:val="center"/>
              <w:outlineLvl w:val="0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821A30">
              <w:rPr>
                <w:rFonts w:ascii="Calibri Light" w:eastAsia="Times New Roman" w:hAnsi="Calibri Light" w:cs="Times New Roman"/>
                <w:color w:val="2F5496"/>
                <w:szCs w:val="32"/>
              </w:rPr>
              <w:lastRenderedPageBreak/>
              <w:t xml:space="preserve"> </w:t>
            </w:r>
            <w:r w:rsidRPr="00860AF9">
              <w:rPr>
                <w:rFonts w:ascii="Calibri Light" w:eastAsia="Times New Roman" w:hAnsi="Calibri Light" w:cs="Times New Roman"/>
                <w:color w:val="2F5496"/>
                <w:szCs w:val="32"/>
              </w:rPr>
              <w:t>Mención del Catálogo de Objetos - Información de Contenido</w:t>
            </w:r>
            <w:r w:rsidRPr="00821A30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 </w:t>
            </w:r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F85456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</w:tr>
      <w:tr w:rsidR="00860AF9" w:rsidRPr="00B82097" w14:paraId="2078A679" w14:textId="77777777" w:rsidTr="00E81AC2">
        <w:tc>
          <w:tcPr>
            <w:tcW w:w="4120" w:type="dxa"/>
            <w:shd w:val="clear" w:color="auto" w:fill="D5DCE4"/>
          </w:tcPr>
          <w:p w14:paraId="280935B3" w14:textId="77777777" w:rsidR="00860AF9" w:rsidRPr="00B82097" w:rsidRDefault="00860AF9" w:rsidP="00E81AC2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Titulo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 xml:space="preserve">(O) </w:t>
            </w:r>
          </w:p>
        </w:tc>
        <w:tc>
          <w:tcPr>
            <w:tcW w:w="6229" w:type="dxa"/>
            <w:shd w:val="clear" w:color="auto" w:fill="auto"/>
          </w:tcPr>
          <w:p w14:paraId="045DE075" w14:textId="77777777" w:rsidR="00860AF9" w:rsidRPr="00B82097" w:rsidRDefault="00860AF9" w:rsidP="00E81AC2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860AF9" w:rsidRPr="00B82097" w14:paraId="54013BE4" w14:textId="77777777" w:rsidTr="00E81AC2">
        <w:tc>
          <w:tcPr>
            <w:tcW w:w="4120" w:type="dxa"/>
            <w:shd w:val="clear" w:color="auto" w:fill="D5DCE4"/>
          </w:tcPr>
          <w:p w14:paraId="4F972BC0" w14:textId="77777777" w:rsidR="00860AF9" w:rsidRPr="00A8382B" w:rsidRDefault="00860AF9" w:rsidP="00E81AC2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color w:val="auto"/>
                <w:szCs w:val="16"/>
              </w:rPr>
            </w:pPr>
            <w:r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Fecha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75763CA3" w14:textId="77777777" w:rsidR="00860AF9" w:rsidRPr="00B82097" w:rsidRDefault="00860AF9" w:rsidP="00E81AC2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  <w:tr w:rsidR="00C36381" w:rsidRPr="00B82097" w14:paraId="33164962" w14:textId="77777777" w:rsidTr="00F32728">
        <w:tc>
          <w:tcPr>
            <w:tcW w:w="4120" w:type="dxa"/>
            <w:shd w:val="clear" w:color="auto" w:fill="D5DCE4"/>
          </w:tcPr>
          <w:p w14:paraId="4E636B46" w14:textId="77777777" w:rsidR="00C36381" w:rsidRPr="00821A30" w:rsidRDefault="00C36381" w:rsidP="00C36381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color w:val="auto"/>
                <w:sz w:val="22"/>
                <w:szCs w:val="16"/>
              </w:rPr>
            </w:pPr>
            <w:r w:rsidRPr="00821A30">
              <w:rPr>
                <w:rFonts w:ascii="Calibri Light" w:eastAsia="Times New Roman" w:hAnsi="Calibri Light" w:cs="Calibri"/>
                <w:color w:val="auto"/>
                <w:szCs w:val="16"/>
              </w:rPr>
              <w:t xml:space="preserve">Tipo de Fecha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sdt>
          <w:sdtPr>
            <w:alias w:val="⇩"/>
            <w:tag w:val="Tipo de Fecha"/>
            <w:id w:val="1582097984"/>
            <w:placeholder>
              <w:docPart w:val="14CC364DB4144594BD57C990C4C00E31"/>
            </w:placeholder>
            <w:showingPlcHdr/>
            <w15:color w:val="000080"/>
            <w15:appearance w15:val="tags"/>
            <w:comboBox>
              <w:listItem w:value="Elija un elemento."/>
              <w:listItem w:displayText="Creación" w:value="Creación"/>
              <w:listItem w:displayText="Publicación" w:value="Publicación"/>
              <w:listItem w:displayText="Revisión" w:value="Revisión"/>
              <w:listItem w:displayText="Vencimiento" w:value="Vencimiento"/>
              <w:listItem w:displayText="Última actualización" w:value="Última actualización"/>
              <w:listItem w:displayText="Última revisión" w:value="Última revisión"/>
              <w:listItem w:displayText="Próxima actualización" w:value="Próxima actualización"/>
              <w:listItem w:displayText="No disponible" w:value="No disponible"/>
              <w:listItem w:displayText="En vigor" w:value="En vigor"/>
              <w:listItem w:displayText="Adoptado" w:value="Adoptado"/>
              <w:listItem w:displayText="Desfasado" w:value="Desfasado"/>
              <w:listItem w:displayText="Sustituido" w:value="Sustituido"/>
              <w:listItem w:displayText="Comienzo de la validez" w:value="Comienzo de la validez"/>
              <w:listItem w:displayText="Fin de la validez" w:value="Fin de la validez"/>
              <w:listItem w:displayText="Liberado" w:value="Liberado"/>
              <w:listItem w:displayText="Distribución" w:value="Distribución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  <w:vAlign w:val="center"/>
              </w:tcPr>
              <w:p w14:paraId="57174747" w14:textId="77777777" w:rsidR="00C36381" w:rsidRPr="00B82097" w:rsidRDefault="00C36381" w:rsidP="00C36381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  <w:tr w:rsidR="00C36381" w:rsidRPr="00B82097" w14:paraId="54DC58DE" w14:textId="77777777" w:rsidTr="00E81AC2">
        <w:tc>
          <w:tcPr>
            <w:tcW w:w="4120" w:type="dxa"/>
            <w:shd w:val="clear" w:color="auto" w:fill="D5DCE4"/>
          </w:tcPr>
          <w:p w14:paraId="7909FF3A" w14:textId="77777777" w:rsidR="00C36381" w:rsidRPr="00821A30" w:rsidRDefault="00C36381" w:rsidP="00C36381">
            <w:pPr>
              <w:pStyle w:val="Prrafodelista"/>
              <w:numPr>
                <w:ilvl w:val="2"/>
                <w:numId w:val="18"/>
              </w:numPr>
              <w:rPr>
                <w:rFonts w:ascii="Calibri Light" w:eastAsia="Times New Roman" w:hAnsi="Calibri Light" w:cs="Calibri"/>
                <w:bCs/>
                <w:color w:val="auto"/>
                <w:sz w:val="22"/>
                <w:szCs w:val="16"/>
              </w:rPr>
            </w:pPr>
            <w:r w:rsidRPr="00821A30">
              <w:rPr>
                <w:rFonts w:ascii="Calibri Light" w:eastAsia="Times New Roman" w:hAnsi="Calibri Light" w:cs="Calibri"/>
                <w:bCs/>
                <w:color w:val="auto"/>
                <w:sz w:val="22"/>
                <w:szCs w:val="16"/>
              </w:rPr>
              <w:t>Edición</w:t>
            </w:r>
            <w:r>
              <w:rPr>
                <w:rFonts w:ascii="Calibri Light" w:eastAsia="Times New Roman" w:hAnsi="Calibri Light" w:cs="Calibri"/>
                <w:bCs/>
                <w:color w:val="auto"/>
                <w:szCs w:val="16"/>
              </w:rPr>
              <w:t xml:space="preserve"> </w:t>
            </w:r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A8382B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tc>
          <w:tcPr>
            <w:tcW w:w="6229" w:type="dxa"/>
            <w:shd w:val="clear" w:color="auto" w:fill="auto"/>
          </w:tcPr>
          <w:p w14:paraId="0F9150FB" w14:textId="77777777" w:rsidR="00C36381" w:rsidRPr="00B82097" w:rsidRDefault="00C36381" w:rsidP="00C36381">
            <w:pPr>
              <w:keepNext/>
              <w:keepLines/>
              <w:spacing w:before="40"/>
              <w:jc w:val="left"/>
              <w:outlineLvl w:val="1"/>
              <w:rPr>
                <w:rFonts w:ascii="Calibri" w:hAnsi="Calibri" w:cs="Calibri"/>
                <w:color w:val="A6A6A6"/>
                <w:szCs w:val="16"/>
              </w:rPr>
            </w:pPr>
          </w:p>
        </w:tc>
      </w:tr>
    </w:tbl>
    <w:p w14:paraId="244A1285" w14:textId="77777777" w:rsidR="00860AF9" w:rsidRDefault="00860AF9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tbl>
      <w:tblPr>
        <w:tblStyle w:val="Tablaconcuadrcula1"/>
        <w:tblpPr w:leftFromText="141" w:rightFromText="141" w:vertAnchor="text" w:horzAnchor="margin" w:tblpY="81"/>
        <w:tblW w:w="10349" w:type="dxa"/>
        <w:tblLook w:val="04A0" w:firstRow="1" w:lastRow="0" w:firstColumn="1" w:lastColumn="0" w:noHBand="0" w:noVBand="1"/>
      </w:tblPr>
      <w:tblGrid>
        <w:gridCol w:w="4120"/>
        <w:gridCol w:w="6229"/>
      </w:tblGrid>
      <w:tr w:rsidR="00FB1795" w:rsidRPr="00B82097" w14:paraId="6A4991D0" w14:textId="77777777" w:rsidTr="00D42DA1">
        <w:tc>
          <w:tcPr>
            <w:tcW w:w="10349" w:type="dxa"/>
            <w:gridSpan w:val="2"/>
            <w:shd w:val="clear" w:color="auto" w:fill="ACB9CA"/>
          </w:tcPr>
          <w:p w14:paraId="48B531F0" w14:textId="77777777" w:rsidR="00FB1795" w:rsidRPr="00FB1795" w:rsidRDefault="00FB1795" w:rsidP="00821A30">
            <w:pPr>
              <w:pStyle w:val="Prrafodelista"/>
              <w:numPr>
                <w:ilvl w:val="0"/>
                <w:numId w:val="20"/>
              </w:numPr>
              <w:jc w:val="center"/>
              <w:rPr>
                <w:rFonts w:ascii="Calibri Light" w:eastAsia="Times New Roman" w:hAnsi="Calibri Light" w:cs="Times New Roman"/>
                <w:color w:val="2F5496"/>
                <w:sz w:val="32"/>
                <w:szCs w:val="32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32"/>
              </w:rPr>
              <w:t xml:space="preserve">Información de Distribución </w:t>
            </w:r>
            <w:r w:rsidRPr="00FB1795">
              <w:rPr>
                <w:rFonts w:ascii="Calibri Light" w:eastAsia="Times New Roman" w:hAnsi="Calibri Light" w:cs="Times New Roman"/>
                <w:color w:val="FF0000"/>
                <w:szCs w:val="32"/>
              </w:rPr>
              <w:t>(O)</w:t>
            </w:r>
          </w:p>
        </w:tc>
      </w:tr>
      <w:tr w:rsidR="00FB1795" w:rsidRPr="00B82097" w14:paraId="76B05F30" w14:textId="77777777" w:rsidTr="00D42DA1">
        <w:tc>
          <w:tcPr>
            <w:tcW w:w="10349" w:type="dxa"/>
            <w:gridSpan w:val="2"/>
            <w:shd w:val="clear" w:color="auto" w:fill="D5DCE4"/>
          </w:tcPr>
          <w:p w14:paraId="236BB94C" w14:textId="77777777" w:rsidR="00FB1795" w:rsidRPr="00B82097" w:rsidRDefault="00921F94" w:rsidP="00FB1795">
            <w:pPr>
              <w:keepNext/>
              <w:keepLines/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4"/>
              </w:rPr>
            </w:pPr>
            <w:r>
              <w:rPr>
                <w:rFonts w:ascii="Calibri Light" w:eastAsia="Times New Roman" w:hAnsi="Calibri Light" w:cs="Times New Roman"/>
                <w:color w:val="2F5496"/>
                <w:szCs w:val="24"/>
              </w:rPr>
              <w:t>8</w:t>
            </w:r>
            <w:r w:rsidR="00FB1795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.1. </w:t>
            </w:r>
            <w:r w:rsidR="00FB1795" w:rsidRPr="00B82097">
              <w:rPr>
                <w:rFonts w:ascii="Calibri Light" w:eastAsia="Times New Roman" w:hAnsi="Calibri Light" w:cs="Times New Roman"/>
                <w:color w:val="2F5496"/>
                <w:szCs w:val="24"/>
              </w:rPr>
              <w:t xml:space="preserve">Descripción </w:t>
            </w:r>
            <w:r w:rsidR="00FB1795"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(</w:t>
            </w:r>
            <w:proofErr w:type="spellStart"/>
            <w:r w:rsidR="00FB1795"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Op</w:t>
            </w:r>
            <w:proofErr w:type="spellEnd"/>
            <w:r w:rsidR="00FB1795"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)</w:t>
            </w:r>
          </w:p>
        </w:tc>
      </w:tr>
      <w:tr w:rsidR="00FB1795" w:rsidRPr="00B82097" w14:paraId="38FA0258" w14:textId="77777777" w:rsidTr="00D42DA1">
        <w:tc>
          <w:tcPr>
            <w:tcW w:w="10349" w:type="dxa"/>
            <w:gridSpan w:val="2"/>
            <w:shd w:val="clear" w:color="auto" w:fill="auto"/>
          </w:tcPr>
          <w:p w14:paraId="6740B8AF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1B1C37A5" w14:textId="77777777" w:rsidTr="00D42DA1">
        <w:tc>
          <w:tcPr>
            <w:tcW w:w="10349" w:type="dxa"/>
            <w:gridSpan w:val="2"/>
            <w:shd w:val="clear" w:color="auto" w:fill="ACB9CA"/>
          </w:tcPr>
          <w:p w14:paraId="6A38AB9B" w14:textId="77777777" w:rsidR="00FB1795" w:rsidRPr="00921F94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 w:val="26"/>
                <w:szCs w:val="26"/>
              </w:rPr>
            </w:pPr>
            <w:r w:rsidRPr="00921F94"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Formato de Distribución </w:t>
            </w:r>
            <w:r w:rsidRPr="00921F94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</w:tr>
      <w:tr w:rsidR="00FB1795" w:rsidRPr="00B82097" w14:paraId="1BE4B783" w14:textId="77777777" w:rsidTr="00D42DA1">
        <w:tc>
          <w:tcPr>
            <w:tcW w:w="4120" w:type="dxa"/>
            <w:shd w:val="clear" w:color="auto" w:fill="D5DCE4"/>
          </w:tcPr>
          <w:p w14:paraId="248F82B8" w14:textId="77777777" w:rsidR="00FB1795" w:rsidRPr="00FB1795" w:rsidRDefault="00FB1795" w:rsidP="00921F94">
            <w:pPr>
              <w:pStyle w:val="Prrafodelista"/>
              <w:numPr>
                <w:ilvl w:val="2"/>
                <w:numId w:val="17"/>
              </w:numPr>
              <w:rPr>
                <w:rFonts w:ascii="Calibri Light" w:eastAsia="Times New Roman" w:hAnsi="Calibri Light" w:cs="Times New Roman"/>
                <w:color w:val="auto"/>
                <w:szCs w:val="26"/>
              </w:rPr>
            </w:pPr>
            <w:r w:rsidRPr="00FB1795">
              <w:rPr>
                <w:rFonts w:ascii="Calibri" w:eastAsia="Times New Roman" w:hAnsi="Calibri" w:cs="Calibri"/>
                <w:color w:val="auto"/>
                <w:szCs w:val="16"/>
              </w:rPr>
              <w:t xml:space="preserve">Titulo </w:t>
            </w:r>
            <w:r w:rsidRPr="00FB1795">
              <w:rPr>
                <w:rFonts w:ascii="Calibri Light" w:eastAsia="Times New Roman" w:hAnsi="Calibri Light" w:cs="Times New Roman"/>
                <w:color w:val="FF0000"/>
                <w:szCs w:val="24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30969527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FB1795" w:rsidRPr="00B82097" w14:paraId="0DD2E593" w14:textId="77777777" w:rsidTr="00D42DA1">
        <w:tc>
          <w:tcPr>
            <w:tcW w:w="10349" w:type="dxa"/>
            <w:gridSpan w:val="2"/>
            <w:shd w:val="clear" w:color="auto" w:fill="ACB9CA"/>
          </w:tcPr>
          <w:p w14:paraId="3060D4DD" w14:textId="77777777" w:rsidR="00FB1795" w:rsidRPr="00FB1795" w:rsidRDefault="00FB1795" w:rsidP="00921F94">
            <w:pPr>
              <w:pStyle w:val="Prrafodelista"/>
              <w:keepNext/>
              <w:keepLines/>
              <w:numPr>
                <w:ilvl w:val="1"/>
                <w:numId w:val="17"/>
              </w:numPr>
              <w:spacing w:before="40"/>
              <w:jc w:val="center"/>
              <w:outlineLvl w:val="1"/>
              <w:rPr>
                <w:rFonts w:ascii="Calibri Light" w:eastAsia="Times New Roman" w:hAnsi="Calibri Light" w:cs="Times New Roman"/>
                <w:color w:val="2F5496"/>
                <w:szCs w:val="26"/>
              </w:rPr>
            </w:pPr>
            <w:r w:rsidRPr="00FB1795">
              <w:rPr>
                <w:rFonts w:ascii="Calibri Light" w:eastAsia="Times New Roman" w:hAnsi="Calibri Light" w:cs="Times New Roman"/>
                <w:color w:val="2F5496"/>
                <w:szCs w:val="26"/>
              </w:rPr>
              <w:t>Opciones de Transferencia</w:t>
            </w:r>
            <w:r>
              <w:rPr>
                <w:rFonts w:ascii="Calibri Light" w:eastAsia="Times New Roman" w:hAnsi="Calibri Light" w:cs="Times New Roman"/>
                <w:color w:val="2F5496"/>
                <w:szCs w:val="26"/>
              </w:rPr>
              <w:t xml:space="preserve"> </w:t>
            </w:r>
            <w:r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Times New Roman"/>
                <w:color w:val="FFC000"/>
                <w:szCs w:val="26"/>
              </w:rPr>
              <w:t>)</w:t>
            </w:r>
          </w:p>
        </w:tc>
      </w:tr>
      <w:tr w:rsidR="00FB1795" w:rsidRPr="002B63E8" w14:paraId="5DEADB31" w14:textId="77777777" w:rsidTr="00D42DA1">
        <w:tc>
          <w:tcPr>
            <w:tcW w:w="4120" w:type="dxa"/>
            <w:shd w:val="clear" w:color="auto" w:fill="D5DCE4"/>
          </w:tcPr>
          <w:p w14:paraId="6EBDF039" w14:textId="77777777" w:rsidR="00FB1795" w:rsidRPr="00B82097" w:rsidRDefault="00FB1795" w:rsidP="00D42DA1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8.3.1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Enlace </w:t>
            </w:r>
            <w:r w:rsidRPr="00B82097">
              <w:rPr>
                <w:rFonts w:ascii="Calibri Light" w:eastAsia="Times New Roman" w:hAnsi="Calibri Light" w:cs="Calibri"/>
                <w:color w:val="FF0000"/>
                <w:szCs w:val="16"/>
              </w:rPr>
              <w:t>(O)</w:t>
            </w:r>
          </w:p>
        </w:tc>
        <w:tc>
          <w:tcPr>
            <w:tcW w:w="6229" w:type="dxa"/>
            <w:shd w:val="clear" w:color="auto" w:fill="auto"/>
          </w:tcPr>
          <w:p w14:paraId="07B5A0EA" w14:textId="77777777" w:rsidR="00FB1795" w:rsidRPr="00B82097" w:rsidRDefault="00FB1795" w:rsidP="00D42DA1">
            <w:pPr>
              <w:rPr>
                <w:rFonts w:ascii="Calibri Light" w:eastAsia="Times New Roman" w:hAnsi="Calibri Light" w:cs="Times New Roman"/>
                <w:color w:val="A6A6A6" w:themeColor="background1" w:themeShade="A6"/>
                <w:szCs w:val="26"/>
              </w:rPr>
            </w:pPr>
          </w:p>
        </w:tc>
      </w:tr>
      <w:tr w:rsidR="00352BD0" w:rsidRPr="002B63E8" w14:paraId="3781B8E1" w14:textId="77777777" w:rsidTr="00DF627C">
        <w:tc>
          <w:tcPr>
            <w:tcW w:w="4120" w:type="dxa"/>
            <w:shd w:val="clear" w:color="auto" w:fill="D5DCE4"/>
          </w:tcPr>
          <w:p w14:paraId="15E7CAC2" w14:textId="77777777" w:rsidR="00352BD0" w:rsidRPr="00B82097" w:rsidRDefault="00352BD0" w:rsidP="00352BD0">
            <w:pPr>
              <w:rPr>
                <w:rFonts w:ascii="Calibri" w:eastAsia="Times New Roman" w:hAnsi="Calibri" w:cs="Calibri"/>
                <w:color w:val="auto"/>
                <w:szCs w:val="16"/>
              </w:rPr>
            </w:pP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>8.3.2</w:t>
            </w:r>
            <w:r w:rsidRPr="00B82097">
              <w:rPr>
                <w:rFonts w:ascii="Calibri" w:eastAsia="Times New Roman" w:hAnsi="Calibri" w:cs="Calibri"/>
                <w:color w:val="auto"/>
                <w:szCs w:val="16"/>
              </w:rPr>
              <w:tab/>
              <w:t xml:space="preserve">Función </w:t>
            </w:r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(</w:t>
            </w:r>
            <w:proofErr w:type="spellStart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Op</w:t>
            </w:r>
            <w:proofErr w:type="spellEnd"/>
            <w:r w:rsidRPr="00B82097">
              <w:rPr>
                <w:rFonts w:ascii="Calibri Light" w:eastAsia="Times New Roman" w:hAnsi="Calibri Light" w:cs="Calibri"/>
                <w:color w:val="FFC000"/>
                <w:szCs w:val="16"/>
              </w:rPr>
              <w:t>)</w:t>
            </w:r>
          </w:p>
        </w:tc>
        <w:sdt>
          <w:sdtPr>
            <w:alias w:val="⇩"/>
            <w:tag w:val="Codigo Función en Linea"/>
            <w:id w:val="-2115439311"/>
            <w:placeholder>
              <w:docPart w:val="05C86A7E836047A09153B6B50D75D69F"/>
            </w:placeholder>
            <w:showingPlcHdr/>
            <w15:color w:val="000080"/>
            <w15:appearance w15:val="tags"/>
            <w:comboBox>
              <w:listItem w:value="Elija un elemento."/>
              <w:listItem w:displayText="Descarga" w:value="Descarga"/>
              <w:listItem w:displayText="Información" w:value="Información"/>
              <w:listItem w:displayText="Navegación" w:value="Navegación"/>
              <w:listItem w:displayText="Acceso fuera de línea" w:value="Acceso fuera de línea"/>
              <w:listItem w:displayText="Pedido" w:value="Pedido"/>
              <w:listItem w:displayText="Búsqueda" w:value="Búsqueda"/>
              <w:listItem w:displayText="Metadatos completos" w:value="Metadatos completos"/>
              <w:listItem w:displayText="Gráfico" w:value="Gráfico"/>
              <w:listItem w:displayText="Cargar" w:value="Cargar"/>
              <w:listItem w:displayText="Servicio de correo electrónico" w:value="Servicio de correo electrónico"/>
              <w:listItem w:displayText="Acceso al fichero" w:value="Acceso al fichero"/>
            </w:comboBox>
          </w:sdtPr>
          <w:sdtEndPr>
            <w:rPr>
              <w:rFonts w:ascii="Calibri" w:hAnsi="Calibri" w:cs="Calibri"/>
              <w:color w:val="A6A6A6"/>
              <w:szCs w:val="16"/>
            </w:rPr>
          </w:sdtEndPr>
          <w:sdtContent>
            <w:tc>
              <w:tcPr>
                <w:tcW w:w="6229" w:type="dxa"/>
                <w:shd w:val="clear" w:color="auto" w:fill="auto"/>
                <w:vAlign w:val="center"/>
              </w:tcPr>
              <w:p w14:paraId="785A33CA" w14:textId="77777777" w:rsidR="00352BD0" w:rsidRPr="00B82097" w:rsidRDefault="00352BD0" w:rsidP="00352BD0">
                <w:pPr>
                  <w:jc w:val="left"/>
                  <w:rPr>
                    <w:rFonts w:ascii="Calibri" w:hAnsi="Calibri" w:cs="Calibri"/>
                    <w:color w:val="A6A6A6"/>
                    <w:szCs w:val="16"/>
                  </w:rPr>
                </w:pPr>
                <w:r w:rsidRPr="008C6B3D">
                  <w:rPr>
                    <w:rFonts w:ascii="Calibri" w:hAnsi="Calibri" w:cs="Calibri"/>
                    <w:color w:val="0070C0"/>
                    <w:szCs w:val="16"/>
                  </w:rPr>
                  <w:t>Elija un elemento.</w:t>
                </w:r>
              </w:p>
            </w:tc>
          </w:sdtContent>
        </w:sdt>
      </w:tr>
    </w:tbl>
    <w:p w14:paraId="069E6A2E" w14:textId="77777777" w:rsidR="00B82097" w:rsidRDefault="00B82097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065C2368" w14:textId="77777777" w:rsidR="00FB1795" w:rsidRDefault="00FB1795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17C70534" w14:textId="77777777" w:rsidR="00620464" w:rsidRDefault="00620464" w:rsidP="00B82097">
      <w:pPr>
        <w:spacing w:after="160" w:line="259" w:lineRule="auto"/>
        <w:ind w:firstLine="708"/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</w:p>
    <w:p w14:paraId="491F6D1D" w14:textId="77777777" w:rsidR="00620464" w:rsidRDefault="00620464">
      <w:pPr>
        <w:jc w:val="left"/>
        <w:rPr>
          <w:rFonts w:ascii="Calibri" w:eastAsia="Calibri" w:hAnsi="Calibri" w:cs="Times New Roman"/>
          <w:color w:val="auto"/>
          <w:sz w:val="22"/>
          <w:lang w:val="es-CO" w:eastAsia="en-US"/>
        </w:rPr>
      </w:pPr>
      <w:r>
        <w:rPr>
          <w:rFonts w:ascii="Calibri" w:eastAsia="Calibri" w:hAnsi="Calibri" w:cs="Times New Roman"/>
          <w:color w:val="auto"/>
          <w:sz w:val="22"/>
          <w:lang w:val="es-CO" w:eastAsia="en-US"/>
        </w:rPr>
        <w:br w:type="page"/>
      </w:r>
    </w:p>
    <w:p w14:paraId="55A9C77A" w14:textId="77777777" w:rsidR="001564E3" w:rsidRPr="00DB4C99" w:rsidRDefault="00FB1795" w:rsidP="00620464">
      <w:pPr>
        <w:spacing w:after="160" w:line="259" w:lineRule="auto"/>
        <w:jc w:val="left"/>
        <w:rPr>
          <w:lang w:val="es-ES_tradnl"/>
        </w:rPr>
      </w:pPr>
      <w:r>
        <w:rPr>
          <w:rFonts w:ascii="Calibri" w:eastAsia="Calibri" w:hAnsi="Calibri" w:cs="Times New Roman"/>
          <w:noProof/>
          <w:color w:val="auto"/>
          <w:sz w:val="22"/>
          <w:lang w:val="en-US" w:eastAsia="en-US"/>
        </w:rPr>
        <w:lastRenderedPageBreak/>
        <w:drawing>
          <wp:anchor distT="0" distB="0" distL="114300" distR="114300" simplePos="0" relativeHeight="251685888" behindDoc="0" locked="0" layoutInCell="1" allowOverlap="1" wp14:anchorId="4282B987" wp14:editId="2C143846">
            <wp:simplePos x="0" y="0"/>
            <wp:positionH relativeFrom="page">
              <wp:posOffset>-101719</wp:posOffset>
            </wp:positionH>
            <wp:positionV relativeFrom="paragraph">
              <wp:posOffset>-957532</wp:posOffset>
            </wp:positionV>
            <wp:extent cx="8314067" cy="10757140"/>
            <wp:effectExtent l="19050" t="0" r="0" b="0"/>
            <wp:wrapNone/>
            <wp:docPr id="2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C:\Users\60034810\Downloads\turn-a-new-page\turn1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8314067" cy="10757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1564E3" w:rsidRPr="00DB4C99" w:rsidSect="008D72BE">
      <w:pgSz w:w="12240" w:h="15840" w:code="1"/>
      <w:pgMar w:top="1440" w:right="1077" w:bottom="1440" w:left="1077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08809E" w14:textId="77777777" w:rsidR="00324FBF" w:rsidRDefault="00324FBF" w:rsidP="006B6475">
      <w:pPr>
        <w:spacing w:after="0" w:line="240" w:lineRule="auto"/>
      </w:pPr>
      <w:r>
        <w:separator/>
      </w:r>
    </w:p>
  </w:endnote>
  <w:endnote w:type="continuationSeparator" w:id="0">
    <w:p w14:paraId="25E27FBE" w14:textId="77777777" w:rsidR="00324FBF" w:rsidRDefault="00324FBF" w:rsidP="006B64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A5B12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094971C" w14:textId="77777777" w:rsidR="00D42DA1" w:rsidRDefault="00D42DA1" w:rsidP="00DB4C9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A9544" w14:textId="77777777" w:rsidR="00D42DA1" w:rsidRDefault="00620AF2" w:rsidP="00121FD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42DA1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A63574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736D30EF" w14:textId="77777777" w:rsidR="00D42DA1" w:rsidRDefault="00D42DA1" w:rsidP="00DB4C99">
    <w:pPr>
      <w:ind w:right="360"/>
    </w:pPr>
    <w:r>
      <w:rPr>
        <w:noProof/>
        <w:lang w:val="en-US" w:eastAsia="en-US"/>
      </w:rPr>
      <w:drawing>
        <wp:anchor distT="0" distB="0" distL="114300" distR="114300" simplePos="0" relativeHeight="251665408" behindDoc="0" locked="0" layoutInCell="1" allowOverlap="1" wp14:anchorId="0473373E" wp14:editId="531AEC7C">
          <wp:simplePos x="0" y="0"/>
          <wp:positionH relativeFrom="column">
            <wp:posOffset>2165350</wp:posOffset>
          </wp:positionH>
          <wp:positionV relativeFrom="paragraph">
            <wp:posOffset>93345</wp:posOffset>
          </wp:positionV>
          <wp:extent cx="2068830" cy="184150"/>
          <wp:effectExtent l="0" t="0" r="0" b="0"/>
          <wp:wrapNone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redes-sociale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68830" cy="184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tbl>
    <w:tblPr>
      <w:tblW w:w="10724" w:type="dxa"/>
      <w:tblLook w:val="04A0" w:firstRow="1" w:lastRow="0" w:firstColumn="1" w:lastColumn="0" w:noHBand="0" w:noVBand="1"/>
    </w:tblPr>
    <w:tblGrid>
      <w:gridCol w:w="7487"/>
      <w:gridCol w:w="3237"/>
    </w:tblGrid>
    <w:tr w:rsidR="00D42DA1" w:rsidRPr="002C3386" w14:paraId="3660FBA8" w14:textId="77777777" w:rsidTr="00242AA7">
      <w:trPr>
        <w:trHeight w:val="294"/>
      </w:trPr>
      <w:tc>
        <w:tcPr>
          <w:tcW w:w="7487" w:type="dxa"/>
          <w:vAlign w:val="center"/>
        </w:tcPr>
        <w:p w14:paraId="3EFB3BDB" w14:textId="77777777" w:rsidR="00D42DA1" w:rsidRPr="00AE0282" w:rsidRDefault="00D42DA1" w:rsidP="002C3386">
          <w:pPr>
            <w:pStyle w:val="Encabezado"/>
            <w:rPr>
              <w:color w:val="FFFFFF" w:themeColor="background1"/>
              <w:lang w:val="it-IT"/>
            </w:rPr>
          </w:pPr>
        </w:p>
      </w:tc>
      <w:tc>
        <w:tcPr>
          <w:tcW w:w="3237" w:type="dxa"/>
          <w:shd w:val="clear" w:color="auto" w:fill="auto"/>
          <w:vAlign w:val="center"/>
        </w:tcPr>
        <w:p w14:paraId="4734244A" w14:textId="77777777" w:rsidR="00D42DA1" w:rsidRPr="002C3386" w:rsidRDefault="00D42DA1" w:rsidP="002C3386">
          <w:pPr>
            <w:pStyle w:val="Encabezado"/>
            <w:spacing w:after="40"/>
            <w:jc w:val="right"/>
            <w:rPr>
              <w:b/>
              <w:color w:val="0070C0"/>
            </w:rPr>
          </w:pPr>
        </w:p>
      </w:tc>
    </w:tr>
  </w:tbl>
  <w:p w14:paraId="41A32E87" w14:textId="77777777" w:rsidR="00D42DA1" w:rsidRDefault="00D42DA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2BF2AE" w14:textId="77777777" w:rsidR="00D42DA1" w:rsidRDefault="00D42DA1">
    <w:pPr>
      <w:pStyle w:val="Piedepgina"/>
    </w:pPr>
    <w:r>
      <w:rPr>
        <w:noProof/>
        <w:lang w:val="en-US" w:eastAsia="en-US"/>
      </w:rPr>
      <w:drawing>
        <wp:anchor distT="0" distB="0" distL="114300" distR="114300" simplePos="0" relativeHeight="251661312" behindDoc="1" locked="0" layoutInCell="1" allowOverlap="1" wp14:anchorId="4AEF3C45" wp14:editId="56E7FA22">
          <wp:simplePos x="0" y="0"/>
          <wp:positionH relativeFrom="column">
            <wp:posOffset>7030085</wp:posOffset>
          </wp:positionH>
          <wp:positionV relativeFrom="paragraph">
            <wp:posOffset>-3659505</wp:posOffset>
          </wp:positionV>
          <wp:extent cx="7604760" cy="5331460"/>
          <wp:effectExtent l="19050" t="0" r="0" b="0"/>
          <wp:wrapNone/>
          <wp:docPr id="7" name="Imagen 2" descr="http://hdwallpapers.lt/wallpaper/abstract_red_swirls_white_backdrop_3d_and_hd-wallpaper-20537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hdwallpapers.lt/wallpaper/abstract_red_swirls_white_backdrop_3d_and_hd-wallpaper-205370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54646" r="48329"/>
                  <a:stretch>
                    <a:fillRect/>
                  </a:stretch>
                </pic:blipFill>
                <pic:spPr bwMode="auto">
                  <a:xfrm>
                    <a:off x="0" y="0"/>
                    <a:ext cx="7604760" cy="53314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EE8F6B" w14:textId="77777777" w:rsidR="00324FBF" w:rsidRDefault="00324FBF" w:rsidP="006B6475">
      <w:pPr>
        <w:spacing w:after="0" w:line="240" w:lineRule="auto"/>
      </w:pPr>
      <w:r>
        <w:separator/>
      </w:r>
    </w:p>
  </w:footnote>
  <w:footnote w:type="continuationSeparator" w:id="0">
    <w:p w14:paraId="41E2F202" w14:textId="77777777" w:rsidR="00324FBF" w:rsidRDefault="00324FBF" w:rsidP="006B6475">
      <w:pPr>
        <w:spacing w:after="0" w:line="240" w:lineRule="auto"/>
      </w:pPr>
      <w:r>
        <w:continuationSeparator/>
      </w:r>
    </w:p>
  </w:footnote>
  <w:footnote w:id="1">
    <w:p w14:paraId="1C73C6BE" w14:textId="77777777" w:rsidR="00D42DA1" w:rsidRPr="00690176" w:rsidRDefault="00D42DA1" w:rsidP="00B82097">
      <w:pPr>
        <w:pStyle w:val="Piedepgina"/>
      </w:pPr>
      <w:r>
        <w:rPr>
          <w:rStyle w:val="Refdenotaalpie"/>
        </w:rPr>
        <w:footnoteRef/>
      </w:r>
      <w:r>
        <w:t xml:space="preserve"> </w:t>
      </w:r>
      <w:r w:rsidRPr="005A2C6D">
        <w:rPr>
          <w:color w:val="FF0000"/>
        </w:rPr>
        <w:t>(</w:t>
      </w:r>
      <w:r>
        <w:rPr>
          <w:color w:val="FF0000"/>
        </w:rPr>
        <w:t>O</w:t>
      </w:r>
      <w:r w:rsidRPr="005A2C6D">
        <w:rPr>
          <w:color w:val="FF0000"/>
        </w:rPr>
        <w:t>)</w:t>
      </w:r>
      <w:r>
        <w:rPr>
          <w:color w:val="FF0000"/>
        </w:rPr>
        <w:t xml:space="preserve"> </w:t>
      </w:r>
      <w:r w:rsidRPr="00690176">
        <w:t xml:space="preserve">= Mandatorio; </w:t>
      </w:r>
      <w:r w:rsidRPr="00690176">
        <w:rPr>
          <w:color w:val="FFC000"/>
        </w:rPr>
        <w:t>(</w:t>
      </w:r>
      <w:proofErr w:type="spellStart"/>
      <w:r w:rsidRPr="00690176">
        <w:rPr>
          <w:color w:val="FFC000"/>
        </w:rPr>
        <w:t>O</w:t>
      </w:r>
      <w:r>
        <w:rPr>
          <w:color w:val="FFC000"/>
        </w:rPr>
        <w:t>p</w:t>
      </w:r>
      <w:proofErr w:type="spellEnd"/>
      <w:r w:rsidRPr="00690176">
        <w:rPr>
          <w:color w:val="FFC000"/>
        </w:rPr>
        <w:t xml:space="preserve">) </w:t>
      </w:r>
      <w:r w:rsidRPr="00690176">
        <w:t xml:space="preserve">= Opcional; </w:t>
      </w:r>
      <w:r w:rsidRPr="00690176">
        <w:rPr>
          <w:color w:val="00B0F0"/>
        </w:rPr>
        <w:t xml:space="preserve">(C) </w:t>
      </w:r>
      <w:r w:rsidRPr="00690176">
        <w:t>= Condicional</w:t>
      </w:r>
    </w:p>
    <w:p w14:paraId="209C1914" w14:textId="77777777" w:rsidR="00D42DA1" w:rsidRDefault="00D42DA1" w:rsidP="00B82097">
      <w:pPr>
        <w:pStyle w:val="Textonotapi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9903E" w14:textId="77777777" w:rsidR="00D42DA1" w:rsidRDefault="00D42DA1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1" w:rightFromText="141" w:vertAnchor="page" w:horzAnchor="page" w:tblpX="1" w:tblpY="361"/>
      <w:tblW w:w="10422" w:type="dxa"/>
      <w:tblLook w:val="04A0" w:firstRow="1" w:lastRow="0" w:firstColumn="1" w:lastColumn="0" w:noHBand="0" w:noVBand="1"/>
    </w:tblPr>
    <w:tblGrid>
      <w:gridCol w:w="10179"/>
      <w:gridCol w:w="243"/>
    </w:tblGrid>
    <w:tr w:rsidR="00D42DA1" w14:paraId="24BCE6F3" w14:textId="77777777" w:rsidTr="00B82097">
      <w:trPr>
        <w:trHeight w:val="73"/>
      </w:trPr>
      <w:tc>
        <w:tcPr>
          <w:tcW w:w="10179" w:type="dxa"/>
        </w:tcPr>
        <w:p w14:paraId="06673B72" w14:textId="77777777" w:rsidR="00D42DA1" w:rsidRPr="00E43112" w:rsidRDefault="00D42DA1" w:rsidP="00B82097">
          <w:pPr>
            <w:pStyle w:val="Encabezado"/>
            <w:rPr>
              <w:sz w:val="44"/>
              <w:lang w:val="it-IT"/>
            </w:rPr>
          </w:pPr>
        </w:p>
      </w:tc>
      <w:tc>
        <w:tcPr>
          <w:tcW w:w="243" w:type="dxa"/>
          <w:shd w:val="clear" w:color="auto" w:fill="auto"/>
        </w:tcPr>
        <w:p w14:paraId="4160417B" w14:textId="77777777" w:rsidR="00D42DA1" w:rsidRDefault="00D42DA1" w:rsidP="00B82097">
          <w:pPr>
            <w:pStyle w:val="Encabezado"/>
          </w:pPr>
        </w:p>
      </w:tc>
    </w:tr>
  </w:tbl>
  <w:p w14:paraId="7DF4B4E4" w14:textId="77777777" w:rsidR="00D42DA1" w:rsidRDefault="00D42DA1">
    <w:pPr>
      <w:pStyle w:val="Encabezado"/>
      <w:rPr>
        <w:noProof/>
      </w:rPr>
    </w:pPr>
    <w:r>
      <w:rPr>
        <w:noProof/>
        <w:lang w:val="en-US" w:eastAsia="en-US"/>
      </w:rPr>
      <w:drawing>
        <wp:anchor distT="0" distB="0" distL="114300" distR="114300" simplePos="0" relativeHeight="251664384" behindDoc="1" locked="0" layoutInCell="1" allowOverlap="1" wp14:anchorId="0270FBA0" wp14:editId="4371EBE3">
          <wp:simplePos x="0" y="0"/>
          <wp:positionH relativeFrom="column">
            <wp:posOffset>-688340</wp:posOffset>
          </wp:positionH>
          <wp:positionV relativeFrom="paragraph">
            <wp:posOffset>-431800</wp:posOffset>
          </wp:positionV>
          <wp:extent cx="7796530" cy="739140"/>
          <wp:effectExtent l="1905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96530" cy="7391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:arto="http://schemas.microsoft.com/office/word/2006/arto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B73E86"/>
    <w:multiLevelType w:val="multilevel"/>
    <w:tmpl w:val="205A813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2806AC0"/>
    <w:multiLevelType w:val="multilevel"/>
    <w:tmpl w:val="7408D7DA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3486206"/>
    <w:multiLevelType w:val="multilevel"/>
    <w:tmpl w:val="81CAAD9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3B11EE8"/>
    <w:multiLevelType w:val="multilevel"/>
    <w:tmpl w:val="6332056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3F5116"/>
    <w:multiLevelType w:val="multilevel"/>
    <w:tmpl w:val="09FEAEA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2EDF6604"/>
    <w:multiLevelType w:val="hybridMultilevel"/>
    <w:tmpl w:val="F5C41F22"/>
    <w:lvl w:ilvl="0" w:tplc="1F9861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32005"/>
    <w:multiLevelType w:val="multilevel"/>
    <w:tmpl w:val="83304DF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4B333B"/>
    <w:multiLevelType w:val="multilevel"/>
    <w:tmpl w:val="AC7E122C"/>
    <w:lvl w:ilvl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>
      <w:start w:val="1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392F1068"/>
    <w:multiLevelType w:val="multilevel"/>
    <w:tmpl w:val="1FEE520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2"/>
      </w:rPr>
    </w:lvl>
  </w:abstractNum>
  <w:abstractNum w:abstractNumId="9" w15:restartNumberingAfterBreak="0">
    <w:nsid w:val="49BE36BD"/>
    <w:multiLevelType w:val="multilevel"/>
    <w:tmpl w:val="01A0B39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Theme="minorHAnsi" w:hAnsiTheme="minorHAnsi" w:hint="default"/>
        <w:sz w:val="1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0DB2B11"/>
    <w:multiLevelType w:val="multilevel"/>
    <w:tmpl w:val="E0DAB0A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51197F71"/>
    <w:multiLevelType w:val="multilevel"/>
    <w:tmpl w:val="E758C3CE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21713E6"/>
    <w:multiLevelType w:val="multilevel"/>
    <w:tmpl w:val="271472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5F143BA7"/>
    <w:multiLevelType w:val="multilevel"/>
    <w:tmpl w:val="CC1833E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sz w:val="24"/>
      </w:rPr>
    </w:lvl>
    <w:lvl w:ilvl="1">
      <w:start w:val="12"/>
      <w:numFmt w:val="decimal"/>
      <w:lvlText w:val="%1.%2."/>
      <w:lvlJc w:val="left"/>
      <w:pPr>
        <w:ind w:left="450" w:hanging="450"/>
      </w:pPr>
      <w:rPr>
        <w:rFonts w:asciiTheme="minorHAnsi" w:hAnsiTheme="minorHAnsi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61361E7D"/>
    <w:multiLevelType w:val="multilevel"/>
    <w:tmpl w:val="256AA7CA"/>
    <w:lvl w:ilvl="0">
      <w:start w:val="1"/>
      <w:numFmt w:val="decimal"/>
      <w:pStyle w:val="Ttulo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41D6C94"/>
    <w:multiLevelType w:val="multilevel"/>
    <w:tmpl w:val="5FA6B65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6C1534FE"/>
    <w:multiLevelType w:val="multilevel"/>
    <w:tmpl w:val="02A6DF20"/>
    <w:lvl w:ilvl="0">
      <w:start w:val="5"/>
      <w:numFmt w:val="decimal"/>
      <w:lvlText w:val="%1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432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206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76B25140"/>
    <w:multiLevelType w:val="multilevel"/>
    <w:tmpl w:val="813089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Ttulo2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8663791"/>
    <w:multiLevelType w:val="multilevel"/>
    <w:tmpl w:val="26DC0E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lang w:val="es-AR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7A6B3C68"/>
    <w:multiLevelType w:val="multilevel"/>
    <w:tmpl w:val="225A39E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  <w:sz w:val="24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sz w:val="24"/>
      </w:rPr>
    </w:lvl>
  </w:abstractNum>
  <w:num w:numId="1">
    <w:abstractNumId w:val="14"/>
  </w:num>
  <w:num w:numId="2">
    <w:abstractNumId w:val="17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2"/>
  </w:num>
  <w:num w:numId="8">
    <w:abstractNumId w:val="15"/>
  </w:num>
  <w:num w:numId="9">
    <w:abstractNumId w:val="4"/>
  </w:num>
  <w:num w:numId="10">
    <w:abstractNumId w:val="10"/>
  </w:num>
  <w:num w:numId="11">
    <w:abstractNumId w:val="19"/>
  </w:num>
  <w:num w:numId="12">
    <w:abstractNumId w:val="13"/>
  </w:num>
  <w:num w:numId="13">
    <w:abstractNumId w:val="9"/>
  </w:num>
  <w:num w:numId="14">
    <w:abstractNumId w:val="3"/>
  </w:num>
  <w:num w:numId="15">
    <w:abstractNumId w:val="18"/>
  </w:num>
  <w:num w:numId="16">
    <w:abstractNumId w:val="0"/>
  </w:num>
  <w:num w:numId="17">
    <w:abstractNumId w:val="8"/>
  </w:num>
  <w:num w:numId="18">
    <w:abstractNumId w:val="16"/>
  </w:num>
  <w:num w:numId="19">
    <w:abstractNumId w:val="1"/>
  </w:num>
  <w:num w:numId="20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pt-BR" w:vendorID="64" w:dllVersion="6" w:nlCheck="1" w:checkStyle="0"/>
  <w:activeWritingStyle w:appName="MSWord" w:lang="es-AR" w:vendorID="64" w:dllVersion="6" w:nlCheck="1" w:checkStyle="0"/>
  <w:activeWritingStyle w:appName="MSWord" w:lang="es-ES_tradnl" w:vendorID="64" w:dllVersion="6" w:nlCheck="1" w:checkStyle="0"/>
  <w:activeWritingStyle w:appName="MSWord" w:lang="es-ES" w:vendorID="64" w:dllVersion="6" w:nlCheck="1" w:checkStyle="0"/>
  <w:activeWritingStyle w:appName="MSWord" w:lang="en-US" w:vendorID="64" w:dllVersion="6" w:nlCheck="1" w:checkStyle="1"/>
  <w:activeWritingStyle w:appName="MSWord" w:lang="es-CO" w:vendorID="64" w:dllVersion="6" w:nlCheck="1" w:checkStyle="0"/>
  <w:activeWritingStyle w:appName="MSWord" w:lang="es-MX" w:vendorID="64" w:dllVersion="6" w:nlCheck="1" w:checkStyle="1"/>
  <w:activeWritingStyle w:appName="MSWord" w:lang="es-ES_tradnl" w:vendorID="64" w:dllVersion="0" w:nlCheck="1" w:checkStyle="0"/>
  <w:activeWritingStyle w:appName="MSWord" w:lang="es-AR" w:vendorID="64" w:dllVersion="0" w:nlCheck="1" w:checkStyle="0"/>
  <w:activeWritingStyle w:appName="MSWord" w:lang="es-CO" w:vendorID="64" w:dllVersion="0" w:nlCheck="1" w:checkStyle="0"/>
  <w:activeWritingStyle w:appName="MSWord" w:lang="es-CO" w:vendorID="64" w:dllVersion="4096" w:nlCheck="1" w:checkStyle="0"/>
  <w:proofState w:spelling="clean" w:grammar="clean"/>
  <w:attachedTemplate r:id="rId1"/>
  <w:defaultTabStop w:val="708"/>
  <w:hyphenationZone w:val="425"/>
  <w:defaultTableStyle w:val="Tablaconcuadrcula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314"/>
    <w:rsid w:val="00012355"/>
    <w:rsid w:val="00021C24"/>
    <w:rsid w:val="00033052"/>
    <w:rsid w:val="00033BD3"/>
    <w:rsid w:val="00044E5E"/>
    <w:rsid w:val="00047C4C"/>
    <w:rsid w:val="000511A8"/>
    <w:rsid w:val="000878D5"/>
    <w:rsid w:val="000919E4"/>
    <w:rsid w:val="000A026A"/>
    <w:rsid w:val="000A7003"/>
    <w:rsid w:val="000B7346"/>
    <w:rsid w:val="000C4915"/>
    <w:rsid w:val="000C7967"/>
    <w:rsid w:val="000E0FCA"/>
    <w:rsid w:val="000E226F"/>
    <w:rsid w:val="000E46A3"/>
    <w:rsid w:val="000E4BE6"/>
    <w:rsid w:val="000E4E55"/>
    <w:rsid w:val="000F310A"/>
    <w:rsid w:val="000F3F76"/>
    <w:rsid w:val="001050E0"/>
    <w:rsid w:val="00113FD0"/>
    <w:rsid w:val="00121FD3"/>
    <w:rsid w:val="0012658C"/>
    <w:rsid w:val="00135090"/>
    <w:rsid w:val="00137627"/>
    <w:rsid w:val="001564E3"/>
    <w:rsid w:val="00157B8F"/>
    <w:rsid w:val="001636ED"/>
    <w:rsid w:val="00164D6E"/>
    <w:rsid w:val="00165CFA"/>
    <w:rsid w:val="00167268"/>
    <w:rsid w:val="00172A3E"/>
    <w:rsid w:val="00176A05"/>
    <w:rsid w:val="0018488B"/>
    <w:rsid w:val="001952FB"/>
    <w:rsid w:val="001A56E7"/>
    <w:rsid w:val="001C26E3"/>
    <w:rsid w:val="001D6C9D"/>
    <w:rsid w:val="001F7218"/>
    <w:rsid w:val="00207839"/>
    <w:rsid w:val="00215F5A"/>
    <w:rsid w:val="00217B73"/>
    <w:rsid w:val="00221232"/>
    <w:rsid w:val="00242AA7"/>
    <w:rsid w:val="00247B9A"/>
    <w:rsid w:val="00250375"/>
    <w:rsid w:val="00263699"/>
    <w:rsid w:val="0026594F"/>
    <w:rsid w:val="00266F39"/>
    <w:rsid w:val="0027156B"/>
    <w:rsid w:val="0027361D"/>
    <w:rsid w:val="002770B7"/>
    <w:rsid w:val="0029176E"/>
    <w:rsid w:val="002957B0"/>
    <w:rsid w:val="002A276C"/>
    <w:rsid w:val="002A3767"/>
    <w:rsid w:val="002B4017"/>
    <w:rsid w:val="002B4F3D"/>
    <w:rsid w:val="002B63E8"/>
    <w:rsid w:val="002C3386"/>
    <w:rsid w:val="002C35DB"/>
    <w:rsid w:val="002C6F26"/>
    <w:rsid w:val="002C7C3D"/>
    <w:rsid w:val="002D7624"/>
    <w:rsid w:val="002F72ED"/>
    <w:rsid w:val="00307EDB"/>
    <w:rsid w:val="0031107F"/>
    <w:rsid w:val="0031207E"/>
    <w:rsid w:val="00324FBF"/>
    <w:rsid w:val="00331C07"/>
    <w:rsid w:val="00331CE4"/>
    <w:rsid w:val="00336DC0"/>
    <w:rsid w:val="00342684"/>
    <w:rsid w:val="003445D2"/>
    <w:rsid w:val="00345CB9"/>
    <w:rsid w:val="00352BD0"/>
    <w:rsid w:val="0036413E"/>
    <w:rsid w:val="00367F49"/>
    <w:rsid w:val="00392386"/>
    <w:rsid w:val="0039239C"/>
    <w:rsid w:val="003A6483"/>
    <w:rsid w:val="003D111B"/>
    <w:rsid w:val="003E1FD8"/>
    <w:rsid w:val="003E400A"/>
    <w:rsid w:val="003E77D0"/>
    <w:rsid w:val="00402A68"/>
    <w:rsid w:val="00414692"/>
    <w:rsid w:val="00423F4A"/>
    <w:rsid w:val="00424E23"/>
    <w:rsid w:val="00432793"/>
    <w:rsid w:val="00437545"/>
    <w:rsid w:val="00442FF0"/>
    <w:rsid w:val="00444F0C"/>
    <w:rsid w:val="00455A8A"/>
    <w:rsid w:val="00471C5F"/>
    <w:rsid w:val="00474DC1"/>
    <w:rsid w:val="0047620A"/>
    <w:rsid w:val="004777E5"/>
    <w:rsid w:val="00482029"/>
    <w:rsid w:val="00484C98"/>
    <w:rsid w:val="00487322"/>
    <w:rsid w:val="004909F5"/>
    <w:rsid w:val="004A0E18"/>
    <w:rsid w:val="004A5314"/>
    <w:rsid w:val="004C1618"/>
    <w:rsid w:val="004C3AB2"/>
    <w:rsid w:val="004C6762"/>
    <w:rsid w:val="004C6A23"/>
    <w:rsid w:val="004E14D8"/>
    <w:rsid w:val="004E5451"/>
    <w:rsid w:val="004F37C1"/>
    <w:rsid w:val="00523721"/>
    <w:rsid w:val="0053624F"/>
    <w:rsid w:val="00540E8D"/>
    <w:rsid w:val="00540FAA"/>
    <w:rsid w:val="00546DCC"/>
    <w:rsid w:val="00547C8F"/>
    <w:rsid w:val="00553FCB"/>
    <w:rsid w:val="00555994"/>
    <w:rsid w:val="00557DEC"/>
    <w:rsid w:val="00570B37"/>
    <w:rsid w:val="00573F13"/>
    <w:rsid w:val="00577786"/>
    <w:rsid w:val="005945DD"/>
    <w:rsid w:val="005A58A7"/>
    <w:rsid w:val="005B55B8"/>
    <w:rsid w:val="005C6A62"/>
    <w:rsid w:val="005D43A9"/>
    <w:rsid w:val="005D7AFC"/>
    <w:rsid w:val="005E008D"/>
    <w:rsid w:val="005E2B21"/>
    <w:rsid w:val="005F2C09"/>
    <w:rsid w:val="005F5700"/>
    <w:rsid w:val="005F7A98"/>
    <w:rsid w:val="00611751"/>
    <w:rsid w:val="00613AEA"/>
    <w:rsid w:val="00614F73"/>
    <w:rsid w:val="00620464"/>
    <w:rsid w:val="00620AF2"/>
    <w:rsid w:val="00620C55"/>
    <w:rsid w:val="00626969"/>
    <w:rsid w:val="00631A53"/>
    <w:rsid w:val="00640224"/>
    <w:rsid w:val="006518B0"/>
    <w:rsid w:val="006532C8"/>
    <w:rsid w:val="006571B0"/>
    <w:rsid w:val="00660E1F"/>
    <w:rsid w:val="00661305"/>
    <w:rsid w:val="00665B12"/>
    <w:rsid w:val="0066777E"/>
    <w:rsid w:val="00686FE5"/>
    <w:rsid w:val="00692D51"/>
    <w:rsid w:val="006B4A43"/>
    <w:rsid w:val="006B6475"/>
    <w:rsid w:val="006C347C"/>
    <w:rsid w:val="006D385C"/>
    <w:rsid w:val="006F498C"/>
    <w:rsid w:val="006F71BD"/>
    <w:rsid w:val="00704BB3"/>
    <w:rsid w:val="0070765F"/>
    <w:rsid w:val="007259B5"/>
    <w:rsid w:val="00736D9E"/>
    <w:rsid w:val="0074708F"/>
    <w:rsid w:val="00751268"/>
    <w:rsid w:val="00765E63"/>
    <w:rsid w:val="00784369"/>
    <w:rsid w:val="00795F56"/>
    <w:rsid w:val="007A268F"/>
    <w:rsid w:val="007C4FFC"/>
    <w:rsid w:val="007C7736"/>
    <w:rsid w:val="007D4E4F"/>
    <w:rsid w:val="00810DCC"/>
    <w:rsid w:val="00811F3D"/>
    <w:rsid w:val="00815B30"/>
    <w:rsid w:val="00821A30"/>
    <w:rsid w:val="0082201C"/>
    <w:rsid w:val="00843F23"/>
    <w:rsid w:val="00844723"/>
    <w:rsid w:val="00845615"/>
    <w:rsid w:val="00853899"/>
    <w:rsid w:val="00860AF9"/>
    <w:rsid w:val="0086428F"/>
    <w:rsid w:val="00870EF9"/>
    <w:rsid w:val="00890F2D"/>
    <w:rsid w:val="00895A8A"/>
    <w:rsid w:val="008A7E2E"/>
    <w:rsid w:val="008C21C9"/>
    <w:rsid w:val="008C6B3D"/>
    <w:rsid w:val="008D4E2F"/>
    <w:rsid w:val="008D72BE"/>
    <w:rsid w:val="008E66BA"/>
    <w:rsid w:val="008F239B"/>
    <w:rsid w:val="008F4B99"/>
    <w:rsid w:val="00901F29"/>
    <w:rsid w:val="00904532"/>
    <w:rsid w:val="00921F94"/>
    <w:rsid w:val="00926740"/>
    <w:rsid w:val="009406AC"/>
    <w:rsid w:val="009453DB"/>
    <w:rsid w:val="00983878"/>
    <w:rsid w:val="009901B6"/>
    <w:rsid w:val="00990BF1"/>
    <w:rsid w:val="009A1040"/>
    <w:rsid w:val="009A5890"/>
    <w:rsid w:val="009B027E"/>
    <w:rsid w:val="009E2D7C"/>
    <w:rsid w:val="009F0F4D"/>
    <w:rsid w:val="00A01D90"/>
    <w:rsid w:val="00A06702"/>
    <w:rsid w:val="00A16FB8"/>
    <w:rsid w:val="00A268AA"/>
    <w:rsid w:val="00A31053"/>
    <w:rsid w:val="00A5191C"/>
    <w:rsid w:val="00A51E9D"/>
    <w:rsid w:val="00A60478"/>
    <w:rsid w:val="00A62308"/>
    <w:rsid w:val="00A63574"/>
    <w:rsid w:val="00A77B7E"/>
    <w:rsid w:val="00A8046A"/>
    <w:rsid w:val="00A8382B"/>
    <w:rsid w:val="00A864CE"/>
    <w:rsid w:val="00A91A4B"/>
    <w:rsid w:val="00AA1B54"/>
    <w:rsid w:val="00AC641B"/>
    <w:rsid w:val="00AC6A2B"/>
    <w:rsid w:val="00AE0282"/>
    <w:rsid w:val="00AE6154"/>
    <w:rsid w:val="00AE7FD6"/>
    <w:rsid w:val="00AF2CCF"/>
    <w:rsid w:val="00B05ED1"/>
    <w:rsid w:val="00B10E8F"/>
    <w:rsid w:val="00B2163C"/>
    <w:rsid w:val="00B21897"/>
    <w:rsid w:val="00B24233"/>
    <w:rsid w:val="00B31AB9"/>
    <w:rsid w:val="00B35300"/>
    <w:rsid w:val="00B412B4"/>
    <w:rsid w:val="00B45F52"/>
    <w:rsid w:val="00B51CA9"/>
    <w:rsid w:val="00B54A15"/>
    <w:rsid w:val="00B82097"/>
    <w:rsid w:val="00B840C8"/>
    <w:rsid w:val="00B846A4"/>
    <w:rsid w:val="00B9353F"/>
    <w:rsid w:val="00B96973"/>
    <w:rsid w:val="00BA094F"/>
    <w:rsid w:val="00BA3D0F"/>
    <w:rsid w:val="00BB3B4C"/>
    <w:rsid w:val="00BC348B"/>
    <w:rsid w:val="00BC3805"/>
    <w:rsid w:val="00BD15AC"/>
    <w:rsid w:val="00BE3EC1"/>
    <w:rsid w:val="00BF0A30"/>
    <w:rsid w:val="00BF4B6A"/>
    <w:rsid w:val="00BF4ECA"/>
    <w:rsid w:val="00BF775B"/>
    <w:rsid w:val="00C058A1"/>
    <w:rsid w:val="00C23B08"/>
    <w:rsid w:val="00C36381"/>
    <w:rsid w:val="00C50188"/>
    <w:rsid w:val="00C505FE"/>
    <w:rsid w:val="00C55732"/>
    <w:rsid w:val="00C56584"/>
    <w:rsid w:val="00C57855"/>
    <w:rsid w:val="00C6723E"/>
    <w:rsid w:val="00C672AE"/>
    <w:rsid w:val="00C7185F"/>
    <w:rsid w:val="00C82FA0"/>
    <w:rsid w:val="00CB560F"/>
    <w:rsid w:val="00CB7F55"/>
    <w:rsid w:val="00CC0E62"/>
    <w:rsid w:val="00CE5693"/>
    <w:rsid w:val="00CF452C"/>
    <w:rsid w:val="00D01399"/>
    <w:rsid w:val="00D05DA9"/>
    <w:rsid w:val="00D40221"/>
    <w:rsid w:val="00D42DA1"/>
    <w:rsid w:val="00D4320C"/>
    <w:rsid w:val="00D50960"/>
    <w:rsid w:val="00D510B0"/>
    <w:rsid w:val="00D52775"/>
    <w:rsid w:val="00D564EE"/>
    <w:rsid w:val="00D60B11"/>
    <w:rsid w:val="00D65136"/>
    <w:rsid w:val="00D67830"/>
    <w:rsid w:val="00D816EC"/>
    <w:rsid w:val="00D83E4D"/>
    <w:rsid w:val="00D9022E"/>
    <w:rsid w:val="00DB41AD"/>
    <w:rsid w:val="00DB4C99"/>
    <w:rsid w:val="00DD5B7D"/>
    <w:rsid w:val="00DE582F"/>
    <w:rsid w:val="00DE5E6A"/>
    <w:rsid w:val="00DE70EA"/>
    <w:rsid w:val="00E055F0"/>
    <w:rsid w:val="00E12064"/>
    <w:rsid w:val="00E20D00"/>
    <w:rsid w:val="00E21B0F"/>
    <w:rsid w:val="00E237E0"/>
    <w:rsid w:val="00E24161"/>
    <w:rsid w:val="00E305E2"/>
    <w:rsid w:val="00E31144"/>
    <w:rsid w:val="00E3545F"/>
    <w:rsid w:val="00E35932"/>
    <w:rsid w:val="00E35D63"/>
    <w:rsid w:val="00E43112"/>
    <w:rsid w:val="00E514D3"/>
    <w:rsid w:val="00E56FF4"/>
    <w:rsid w:val="00E62AD5"/>
    <w:rsid w:val="00E65350"/>
    <w:rsid w:val="00E67243"/>
    <w:rsid w:val="00E74BBE"/>
    <w:rsid w:val="00E8336F"/>
    <w:rsid w:val="00E87162"/>
    <w:rsid w:val="00E95071"/>
    <w:rsid w:val="00E9533F"/>
    <w:rsid w:val="00EA1C24"/>
    <w:rsid w:val="00EA5F3E"/>
    <w:rsid w:val="00EB340F"/>
    <w:rsid w:val="00EB79A4"/>
    <w:rsid w:val="00ED210A"/>
    <w:rsid w:val="00ED3247"/>
    <w:rsid w:val="00ED7D1C"/>
    <w:rsid w:val="00F15D93"/>
    <w:rsid w:val="00F1665D"/>
    <w:rsid w:val="00F27E5B"/>
    <w:rsid w:val="00F37EFC"/>
    <w:rsid w:val="00F45ED1"/>
    <w:rsid w:val="00F47109"/>
    <w:rsid w:val="00F474A6"/>
    <w:rsid w:val="00F507BF"/>
    <w:rsid w:val="00F562CB"/>
    <w:rsid w:val="00F64EBD"/>
    <w:rsid w:val="00F6655B"/>
    <w:rsid w:val="00F82858"/>
    <w:rsid w:val="00F85456"/>
    <w:rsid w:val="00FA2996"/>
    <w:rsid w:val="00FA397F"/>
    <w:rsid w:val="00FB1795"/>
    <w:rsid w:val="00FB1B3D"/>
    <w:rsid w:val="00FD10EA"/>
    <w:rsid w:val="00FD2B03"/>
    <w:rsid w:val="00FE169A"/>
    <w:rsid w:val="00FE4441"/>
    <w:rsid w:val="00FE4C41"/>
    <w:rsid w:val="00FF1CD6"/>
    <w:rsid w:val="00FF43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497AE9"/>
  <w15:docId w15:val="{DC26E5F1-933E-4130-A7C2-815BDB9E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A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2FA0"/>
    <w:pPr>
      <w:jc w:val="both"/>
    </w:pPr>
    <w:rPr>
      <w:color w:val="7F7F7F" w:themeColor="text1" w:themeTint="80"/>
      <w:sz w:val="24"/>
    </w:rPr>
  </w:style>
  <w:style w:type="paragraph" w:styleId="Ttulo1">
    <w:name w:val="heading 1"/>
    <w:basedOn w:val="Normal"/>
    <w:next w:val="Normal"/>
    <w:link w:val="Ttulo1Car"/>
    <w:uiPriority w:val="9"/>
    <w:qFormat/>
    <w:rsid w:val="00135090"/>
    <w:pPr>
      <w:keepNext/>
      <w:keepLines/>
      <w:numPr>
        <w:numId w:val="1"/>
      </w:numPr>
      <w:pBdr>
        <w:bottom w:val="single" w:sz="12" w:space="1" w:color="E9F0F6" w:themeColor="accent1" w:themeTint="33"/>
      </w:pBdr>
      <w:spacing w:before="480" w:after="240"/>
      <w:outlineLvl w:val="0"/>
    </w:pPr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35090"/>
    <w:pPr>
      <w:keepNext/>
      <w:keepLines/>
      <w:numPr>
        <w:ilvl w:val="1"/>
        <w:numId w:val="2"/>
      </w:numPr>
      <w:spacing w:before="200" w:after="0"/>
      <w:outlineLvl w:val="1"/>
    </w:pPr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35090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F28426"/>
      <w:lang w:val="es-ES_tradnl" w:eastAsia="es-AR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FF1C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6C347C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345C7D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6C347C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5C7D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unhideWhenUsed/>
    <w:qFormat/>
    <w:rsid w:val="006C347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B6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647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B6475"/>
  </w:style>
  <w:style w:type="paragraph" w:styleId="Piedepgina">
    <w:name w:val="footer"/>
    <w:basedOn w:val="Normal"/>
    <w:link w:val="PiedepginaCar"/>
    <w:uiPriority w:val="99"/>
    <w:unhideWhenUsed/>
    <w:rsid w:val="006B64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B6475"/>
  </w:style>
  <w:style w:type="table" w:styleId="Tablaconcuadrcula">
    <w:name w:val="Table Grid"/>
    <w:basedOn w:val="Tablanormal"/>
    <w:uiPriority w:val="39"/>
    <w:rsid w:val="00C505FE"/>
    <w:pPr>
      <w:spacing w:after="0" w:line="240" w:lineRule="auto"/>
    </w:pPr>
    <w:rPr>
      <w:rFonts w:asciiTheme="majorHAnsi" w:hAnsiTheme="majorHAnsi"/>
      <w:color w:val="FFFFFF" w:themeColor="background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E9F0F6" w:themeFill="accent1" w:themeFillTint="33"/>
    </w:tcPr>
  </w:style>
  <w:style w:type="character" w:customStyle="1" w:styleId="Ttulo1Car">
    <w:name w:val="Título 1 Car"/>
    <w:basedOn w:val="Fuentedeprrafopredeter"/>
    <w:link w:val="Ttulo1"/>
    <w:uiPriority w:val="9"/>
    <w:rsid w:val="00135090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customStyle="1" w:styleId="Ttulo2Car">
    <w:name w:val="Título 2 Car"/>
    <w:basedOn w:val="Fuentedeprrafopredeter"/>
    <w:link w:val="Ttulo2"/>
    <w:uiPriority w:val="9"/>
    <w:rsid w:val="00135090"/>
    <w:rPr>
      <w:rFonts w:eastAsiaTheme="majorEastAsia" w:cstheme="majorBidi"/>
      <w:b/>
      <w:bCs/>
      <w:color w:val="3366FF"/>
      <w:sz w:val="28"/>
      <w:szCs w:val="26"/>
      <w:lang w:val="es-ES_tradnl" w:eastAsia="es-AR"/>
    </w:rPr>
  </w:style>
  <w:style w:type="character" w:customStyle="1" w:styleId="Ttulo3Car">
    <w:name w:val="Título 3 Car"/>
    <w:basedOn w:val="Fuentedeprrafopredeter"/>
    <w:link w:val="Ttulo3"/>
    <w:uiPriority w:val="9"/>
    <w:rsid w:val="00135090"/>
    <w:rPr>
      <w:rFonts w:eastAsiaTheme="majorEastAsia" w:cstheme="majorBidi"/>
      <w:b/>
      <w:bCs/>
      <w:color w:val="F28426"/>
      <w:sz w:val="24"/>
      <w:lang w:val="es-ES_tradnl" w:eastAsia="es-AR"/>
    </w:rPr>
  </w:style>
  <w:style w:type="paragraph" w:styleId="TtuloTDC">
    <w:name w:val="TOC Heading"/>
    <w:basedOn w:val="Ttulo1"/>
    <w:next w:val="Normal"/>
    <w:uiPriority w:val="39"/>
    <w:unhideWhenUsed/>
    <w:qFormat/>
    <w:rsid w:val="006B6475"/>
    <w:pPr>
      <w:outlineLvl w:val="9"/>
    </w:pPr>
  </w:style>
  <w:style w:type="paragraph" w:styleId="TDC1">
    <w:name w:val="toc 1"/>
    <w:basedOn w:val="Normal"/>
    <w:next w:val="Normal"/>
    <w:autoRedefine/>
    <w:uiPriority w:val="39"/>
    <w:unhideWhenUsed/>
    <w:rsid w:val="006B6475"/>
    <w:pPr>
      <w:spacing w:after="100"/>
    </w:pPr>
    <w:rPr>
      <w:lang w:eastAsia="es-AR"/>
    </w:rPr>
  </w:style>
  <w:style w:type="paragraph" w:styleId="TDC2">
    <w:name w:val="toc 2"/>
    <w:basedOn w:val="Normal"/>
    <w:next w:val="Normal"/>
    <w:autoRedefine/>
    <w:uiPriority w:val="39"/>
    <w:unhideWhenUsed/>
    <w:rsid w:val="006B6475"/>
    <w:pPr>
      <w:spacing w:after="100"/>
      <w:ind w:left="220"/>
    </w:pPr>
    <w:rPr>
      <w:lang w:eastAsia="es-AR"/>
    </w:rPr>
  </w:style>
  <w:style w:type="paragraph" w:styleId="TDC3">
    <w:name w:val="toc 3"/>
    <w:basedOn w:val="Normal"/>
    <w:next w:val="Normal"/>
    <w:autoRedefine/>
    <w:uiPriority w:val="39"/>
    <w:unhideWhenUsed/>
    <w:rsid w:val="006B6475"/>
    <w:pPr>
      <w:spacing w:after="100"/>
      <w:ind w:left="440"/>
    </w:pPr>
    <w:rPr>
      <w:lang w:eastAsia="es-AR"/>
    </w:rPr>
  </w:style>
  <w:style w:type="character" w:styleId="Hipervnculo">
    <w:name w:val="Hyperlink"/>
    <w:basedOn w:val="Fuentedeprrafopredeter"/>
    <w:uiPriority w:val="99"/>
    <w:unhideWhenUsed/>
    <w:rsid w:val="006B6475"/>
    <w:rPr>
      <w:color w:val="F7B615" w:themeColor="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13AEA"/>
    <w:rPr>
      <w:color w:val="808080"/>
    </w:rPr>
  </w:style>
  <w:style w:type="paragraph" w:styleId="Ttulo">
    <w:name w:val="Title"/>
    <w:aliases w:val="Portada"/>
    <w:basedOn w:val="TtuloTDC"/>
    <w:next w:val="Normal"/>
    <w:link w:val="TtuloCar"/>
    <w:uiPriority w:val="10"/>
    <w:qFormat/>
    <w:rsid w:val="00135090"/>
    <w:pPr>
      <w:numPr>
        <w:numId w:val="0"/>
      </w:numPr>
      <w:ind w:left="360" w:hanging="360"/>
    </w:pPr>
  </w:style>
  <w:style w:type="character" w:customStyle="1" w:styleId="TtuloCar">
    <w:name w:val="Título Car"/>
    <w:aliases w:val="Portada Car"/>
    <w:basedOn w:val="Fuentedeprrafopredeter"/>
    <w:link w:val="Ttulo"/>
    <w:uiPriority w:val="10"/>
    <w:rsid w:val="00135090"/>
    <w:rPr>
      <w:rFonts w:eastAsiaTheme="majorEastAsia" w:cstheme="majorBidi"/>
      <w:b/>
      <w:bCs/>
      <w:color w:val="1E4E98"/>
      <w:sz w:val="36"/>
      <w:szCs w:val="28"/>
      <w:lang w:val="es-ES_tradnl" w:eastAsia="es-AR"/>
    </w:rPr>
  </w:style>
  <w:style w:type="character" w:customStyle="1" w:styleId="Ttulo4Car">
    <w:name w:val="Título 4 Car"/>
    <w:basedOn w:val="Fuentedeprrafopredeter"/>
    <w:link w:val="Ttulo4"/>
    <w:uiPriority w:val="9"/>
    <w:rsid w:val="00FF1CD6"/>
    <w:rPr>
      <w:rFonts w:asciiTheme="majorHAnsi" w:eastAsiaTheme="majorEastAsia" w:hAnsiTheme="majorHAnsi" w:cstheme="majorBidi"/>
      <w:b/>
      <w:bCs/>
      <w:i/>
      <w:iCs/>
      <w:color w:val="94B6D2" w:themeColor="accent1"/>
    </w:rPr>
  </w:style>
  <w:style w:type="paragraph" w:styleId="Subttulo">
    <w:name w:val="Subtitle"/>
    <w:basedOn w:val="Ttulo"/>
    <w:next w:val="Normal"/>
    <w:link w:val="SubttuloCar"/>
    <w:uiPriority w:val="11"/>
    <w:qFormat/>
    <w:rsid w:val="008F4B99"/>
  </w:style>
  <w:style w:type="character" w:customStyle="1" w:styleId="SubttuloCar">
    <w:name w:val="Subtítulo Car"/>
    <w:basedOn w:val="Fuentedeprrafopredeter"/>
    <w:link w:val="Subttulo"/>
    <w:uiPriority w:val="11"/>
    <w:rsid w:val="008F4B99"/>
    <w:rPr>
      <w:rFonts w:eastAsiaTheme="majorEastAsia" w:cstheme="minorHAnsi"/>
      <w:b/>
      <w:bCs/>
      <w:color w:val="1E4E98"/>
      <w:sz w:val="36"/>
      <w:szCs w:val="28"/>
      <w:lang w:val="es-ES_tradnl" w:eastAsia="es-AR"/>
    </w:rPr>
  </w:style>
  <w:style w:type="character" w:styleId="nfasissutil">
    <w:name w:val="Subtle Emphasis"/>
    <w:basedOn w:val="Fuentedeprrafopredeter"/>
    <w:uiPriority w:val="19"/>
    <w:qFormat/>
    <w:rsid w:val="00FF1CD6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FF1CD6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FF1CD6"/>
    <w:rPr>
      <w:b/>
      <w:bCs/>
      <w:i/>
      <w:iCs/>
      <w:color w:val="94B6D2" w:themeColor="accent1"/>
    </w:rPr>
  </w:style>
  <w:style w:type="character" w:styleId="Textoennegrita">
    <w:name w:val="Strong"/>
    <w:basedOn w:val="Fuentedeprrafopredeter"/>
    <w:uiPriority w:val="22"/>
    <w:qFormat/>
    <w:rsid w:val="00FF1CD6"/>
    <w:rPr>
      <w:b/>
      <w:bCs/>
    </w:rPr>
  </w:style>
  <w:style w:type="table" w:styleId="Listaclara-nfasis2">
    <w:name w:val="Light List Accent 2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D8047" w:themeColor="accent2"/>
        <w:left w:val="single" w:sz="8" w:space="0" w:color="DD8047" w:themeColor="accent2"/>
        <w:bottom w:val="single" w:sz="8" w:space="0" w:color="DD8047" w:themeColor="accent2"/>
        <w:right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  <w:tblStylePr w:type="band1Horz">
      <w:tblPr/>
      <w:tcPr>
        <w:tcBorders>
          <w:top w:val="single" w:sz="8" w:space="0" w:color="DD8047" w:themeColor="accent2"/>
          <w:left w:val="single" w:sz="8" w:space="0" w:color="DD8047" w:themeColor="accent2"/>
          <w:bottom w:val="single" w:sz="8" w:space="0" w:color="DD8047" w:themeColor="accent2"/>
          <w:right w:val="single" w:sz="8" w:space="0" w:color="DD8047" w:themeColor="accent2"/>
        </w:tcBorders>
      </w:tcPr>
    </w:tblStylePr>
  </w:style>
  <w:style w:type="table" w:styleId="Sombreadomedio2-nfasis2">
    <w:name w:val="Medium Shading 2 Accent 2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804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804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uadrculaclara-nfasis11">
    <w:name w:val="Cuadrícula clara - Énfasis 1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  <w:insideH w:val="single" w:sz="8" w:space="0" w:color="94B6D2" w:themeColor="accent1"/>
        <w:insideV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1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H w:val="nil"/>
          <w:insideV w:val="single" w:sz="8" w:space="0" w:color="94B6D2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  <w:shd w:val="clear" w:color="auto" w:fill="E4ECF4" w:themeFill="accent1" w:themeFillTint="3F"/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  <w:shd w:val="clear" w:color="auto" w:fill="E4ECF4" w:themeFill="accent1" w:themeFillTint="3F"/>
      </w:tcPr>
    </w:tblStylePr>
    <w:tblStylePr w:type="band2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  <w:insideV w:val="single" w:sz="8" w:space="0" w:color="94B6D2" w:themeColor="accent1"/>
        </w:tcBorders>
      </w:tcPr>
    </w:tblStylePr>
  </w:style>
  <w:style w:type="table" w:customStyle="1" w:styleId="Sombreadoclaro1">
    <w:name w:val="Sombreado claro1"/>
    <w:basedOn w:val="Tablanormal"/>
    <w:uiPriority w:val="60"/>
    <w:rsid w:val="00FF1CD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Sombreadoclaro-nfasis11">
    <w:name w:val="Sombreado claro - Énfasis 11"/>
    <w:basedOn w:val="Tablanormal"/>
    <w:uiPriority w:val="60"/>
    <w:rsid w:val="00FF1CD6"/>
    <w:pPr>
      <w:spacing w:after="0" w:line="240" w:lineRule="auto"/>
    </w:pPr>
    <w:rPr>
      <w:color w:val="548AB7" w:themeColor="accent1" w:themeShade="BF"/>
    </w:rPr>
    <w:tblPr>
      <w:tblStyleRowBandSize w:val="1"/>
      <w:tblStyleColBandSize w:val="1"/>
      <w:tblBorders>
        <w:top w:val="single" w:sz="8" w:space="0" w:color="94B6D2" w:themeColor="accent1"/>
        <w:bottom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4B6D2" w:themeColor="accent1"/>
          <w:left w:val="nil"/>
          <w:bottom w:val="single" w:sz="8" w:space="0" w:color="94B6D2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ECF4" w:themeFill="accent1" w:themeFillTint="3F"/>
      </w:tcPr>
    </w:tblStylePr>
  </w:style>
  <w:style w:type="table" w:customStyle="1" w:styleId="Cuadrculaclara1">
    <w:name w:val="Cuadrícula clara1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staclara-nfasis3">
    <w:name w:val="Light List Accent 3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5AB81" w:themeColor="accent3"/>
        <w:left w:val="single" w:sz="8" w:space="0" w:color="A5AB81" w:themeColor="accent3"/>
        <w:bottom w:val="single" w:sz="8" w:space="0" w:color="A5AB81" w:themeColor="accent3"/>
        <w:right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B81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  <w:tblStylePr w:type="band1Horz">
      <w:tblPr/>
      <w:tcPr>
        <w:tcBorders>
          <w:top w:val="single" w:sz="8" w:space="0" w:color="A5AB81" w:themeColor="accent3"/>
          <w:left w:val="single" w:sz="8" w:space="0" w:color="A5AB81" w:themeColor="accent3"/>
          <w:bottom w:val="single" w:sz="8" w:space="0" w:color="A5AB81" w:themeColor="accent3"/>
          <w:right w:val="single" w:sz="8" w:space="0" w:color="A5AB81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D8B25C" w:themeColor="accent4"/>
        <w:left w:val="single" w:sz="8" w:space="0" w:color="D8B25C" w:themeColor="accent4"/>
        <w:bottom w:val="single" w:sz="8" w:space="0" w:color="D8B25C" w:themeColor="accent4"/>
        <w:right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  <w:tblStylePr w:type="band1Horz">
      <w:tblPr/>
      <w:tcPr>
        <w:tcBorders>
          <w:top w:val="single" w:sz="8" w:space="0" w:color="D8B25C" w:themeColor="accent4"/>
          <w:left w:val="single" w:sz="8" w:space="0" w:color="D8B25C" w:themeColor="accent4"/>
          <w:bottom w:val="single" w:sz="8" w:space="0" w:color="D8B25C" w:themeColor="accent4"/>
          <w:right w:val="single" w:sz="8" w:space="0" w:color="D8B25C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</w:style>
  <w:style w:type="table" w:styleId="Sombreadoclaro-nfasis2">
    <w:name w:val="Light Shading Accent 2"/>
    <w:basedOn w:val="Tablanormal"/>
    <w:uiPriority w:val="60"/>
    <w:rsid w:val="00FF1CD6"/>
    <w:pPr>
      <w:spacing w:after="0" w:line="240" w:lineRule="auto"/>
    </w:pPr>
    <w:rPr>
      <w:color w:val="B85A22" w:themeColor="accent2" w:themeShade="BF"/>
    </w:rPr>
    <w:tblPr>
      <w:tblStyleRowBandSize w:val="1"/>
      <w:tblStyleColBandSize w:val="1"/>
      <w:tblBorders>
        <w:top w:val="single" w:sz="8" w:space="0" w:color="DD8047" w:themeColor="accent2"/>
        <w:bottom w:val="single" w:sz="8" w:space="0" w:color="DD804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8047" w:themeColor="accent2"/>
          <w:left w:val="nil"/>
          <w:bottom w:val="single" w:sz="8" w:space="0" w:color="DD804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DFD1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F1CD6"/>
    <w:pPr>
      <w:spacing w:after="0" w:line="240" w:lineRule="auto"/>
    </w:pPr>
    <w:rPr>
      <w:color w:val="80865A" w:themeColor="accent3" w:themeShade="BF"/>
    </w:rPr>
    <w:tblPr>
      <w:tblStyleRowBandSize w:val="1"/>
      <w:tblStyleColBandSize w:val="1"/>
      <w:tblBorders>
        <w:top w:val="single" w:sz="8" w:space="0" w:color="A5AB81" w:themeColor="accent3"/>
        <w:bottom w:val="single" w:sz="8" w:space="0" w:color="A5AB81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B81" w:themeColor="accent3"/>
          <w:left w:val="nil"/>
          <w:bottom w:val="single" w:sz="8" w:space="0" w:color="A5AB81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ADF" w:themeFill="accent3" w:themeFillTint="3F"/>
      </w:tcPr>
    </w:tblStylePr>
  </w:style>
  <w:style w:type="table" w:customStyle="1" w:styleId="Listaclara1">
    <w:name w:val="Lista clara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ombreadoclaro-nfasis6">
    <w:name w:val="Light Shading Accent 6"/>
    <w:basedOn w:val="Tablanormal"/>
    <w:uiPriority w:val="60"/>
    <w:rsid w:val="00FF1CD6"/>
    <w:pPr>
      <w:spacing w:after="0" w:line="240" w:lineRule="auto"/>
    </w:pPr>
    <w:rPr>
      <w:color w:val="716767" w:themeColor="accent6" w:themeShade="BF"/>
    </w:rPr>
    <w:tblPr>
      <w:tblStyleRowBandSize w:val="1"/>
      <w:tblStyleColBandSize w:val="1"/>
      <w:tblBorders>
        <w:top w:val="single" w:sz="8" w:space="0" w:color="968C8C" w:themeColor="accent6"/>
        <w:bottom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68C8C" w:themeColor="accent6"/>
          <w:left w:val="nil"/>
          <w:bottom w:val="single" w:sz="8" w:space="0" w:color="968C8C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5E2E2" w:themeFill="accent6" w:themeFillTint="3F"/>
      </w:tcPr>
    </w:tblStylePr>
  </w:style>
  <w:style w:type="table" w:styleId="Sombreadomedio1-nfasis4">
    <w:name w:val="Medium Shading 1 Accent 4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E1C584" w:themeColor="accent4" w:themeTint="BF"/>
        <w:left w:val="single" w:sz="8" w:space="0" w:color="E1C584" w:themeColor="accent4" w:themeTint="BF"/>
        <w:bottom w:val="single" w:sz="8" w:space="0" w:color="E1C584" w:themeColor="accent4" w:themeTint="BF"/>
        <w:right w:val="single" w:sz="8" w:space="0" w:color="E1C584" w:themeColor="accent4" w:themeTint="BF"/>
        <w:insideH w:val="single" w:sz="8" w:space="0" w:color="E1C584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  <w:shd w:val="clear" w:color="auto" w:fill="D8B25C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1C584" w:themeColor="accent4" w:themeTint="BF"/>
          <w:left w:val="single" w:sz="8" w:space="0" w:color="E1C584" w:themeColor="accent4" w:themeTint="BF"/>
          <w:bottom w:val="single" w:sz="8" w:space="0" w:color="E1C584" w:themeColor="accent4" w:themeTint="BF"/>
          <w:right w:val="single" w:sz="8" w:space="0" w:color="E1C584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BD6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5EBD6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CBDB5" w:themeColor="accent5" w:themeTint="BF"/>
        <w:left w:val="single" w:sz="8" w:space="0" w:color="9CBDB5" w:themeColor="accent5" w:themeTint="BF"/>
        <w:bottom w:val="single" w:sz="8" w:space="0" w:color="9CBDB5" w:themeColor="accent5" w:themeTint="BF"/>
        <w:right w:val="single" w:sz="8" w:space="0" w:color="9CBDB5" w:themeColor="accent5" w:themeTint="BF"/>
        <w:insideH w:val="single" w:sz="8" w:space="0" w:color="9CBD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  <w:shd w:val="clear" w:color="auto" w:fill="7BA7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CBDB5" w:themeColor="accent5" w:themeTint="BF"/>
          <w:left w:val="single" w:sz="8" w:space="0" w:color="9CBDB5" w:themeColor="accent5" w:themeTint="BF"/>
          <w:bottom w:val="single" w:sz="8" w:space="0" w:color="9CBDB5" w:themeColor="accent5" w:themeTint="BF"/>
          <w:right w:val="single" w:sz="8" w:space="0" w:color="9CBD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9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E9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B0A8A8" w:themeColor="accent6" w:themeTint="BF"/>
        <w:left w:val="single" w:sz="8" w:space="0" w:color="B0A8A8" w:themeColor="accent6" w:themeTint="BF"/>
        <w:bottom w:val="single" w:sz="8" w:space="0" w:color="B0A8A8" w:themeColor="accent6" w:themeTint="BF"/>
        <w:right w:val="single" w:sz="8" w:space="0" w:color="B0A8A8" w:themeColor="accent6" w:themeTint="BF"/>
        <w:insideH w:val="single" w:sz="8" w:space="0" w:color="B0A8A8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  <w:shd w:val="clear" w:color="auto" w:fill="968C8C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0A8A8" w:themeColor="accent6" w:themeTint="BF"/>
          <w:left w:val="single" w:sz="8" w:space="0" w:color="B0A8A8" w:themeColor="accent6" w:themeTint="BF"/>
          <w:bottom w:val="single" w:sz="8" w:space="0" w:color="B0A8A8" w:themeColor="accent6" w:themeTint="BF"/>
          <w:right w:val="single" w:sz="8" w:space="0" w:color="B0A8A8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E2E2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5E2E2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Sombreadomedio21">
    <w:name w:val="Sombreado medio 2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2-nfasis11">
    <w:name w:val="Sombreado medio 2 - Énfasis 11"/>
    <w:basedOn w:val="Tablanormal"/>
    <w:uiPriority w:val="64"/>
    <w:rsid w:val="00FF1C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4B6D2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4B6D2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Sombreadomedio1-nfasis11">
    <w:name w:val="Sombreado medio 1 - Énfasis 11"/>
    <w:basedOn w:val="Tablanormal"/>
    <w:uiPriority w:val="63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AEC8DD" w:themeColor="accent1" w:themeTint="BF"/>
        <w:left w:val="single" w:sz="8" w:space="0" w:color="AEC8DD" w:themeColor="accent1" w:themeTint="BF"/>
        <w:bottom w:val="single" w:sz="8" w:space="0" w:color="AEC8DD" w:themeColor="accent1" w:themeTint="BF"/>
        <w:right w:val="single" w:sz="8" w:space="0" w:color="AEC8DD" w:themeColor="accent1" w:themeTint="BF"/>
        <w:insideH w:val="single" w:sz="8" w:space="0" w:color="AEC8D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EC8DD" w:themeColor="accent1" w:themeTint="BF"/>
          <w:left w:val="single" w:sz="8" w:space="0" w:color="AEC8DD" w:themeColor="accent1" w:themeTint="BF"/>
          <w:bottom w:val="single" w:sz="8" w:space="0" w:color="AEC8DD" w:themeColor="accent1" w:themeTint="BF"/>
          <w:right w:val="single" w:sz="8" w:space="0" w:color="AEC8D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EC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EC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Cuadrculaclara-nfasis6">
    <w:name w:val="Light Grid Accent 6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68C8C" w:themeColor="accent6"/>
        <w:left w:val="single" w:sz="8" w:space="0" w:color="968C8C" w:themeColor="accent6"/>
        <w:bottom w:val="single" w:sz="8" w:space="0" w:color="968C8C" w:themeColor="accent6"/>
        <w:right w:val="single" w:sz="8" w:space="0" w:color="968C8C" w:themeColor="accent6"/>
        <w:insideH w:val="single" w:sz="8" w:space="0" w:color="968C8C" w:themeColor="accent6"/>
        <w:insideV w:val="single" w:sz="8" w:space="0" w:color="968C8C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1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H w:val="nil"/>
          <w:insideV w:val="single" w:sz="8" w:space="0" w:color="968C8C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</w:tcPr>
    </w:tblStylePr>
    <w:tblStylePr w:type="band1Vert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</w:tcBorders>
        <w:shd w:val="clear" w:color="auto" w:fill="E5E2E2" w:themeFill="accent6" w:themeFillTint="3F"/>
      </w:tcPr>
    </w:tblStylePr>
    <w:tblStylePr w:type="band1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  <w:shd w:val="clear" w:color="auto" w:fill="E5E2E2" w:themeFill="accent6" w:themeFillTint="3F"/>
      </w:tcPr>
    </w:tblStylePr>
    <w:tblStylePr w:type="band2Horz">
      <w:tblPr/>
      <w:tcPr>
        <w:tcBorders>
          <w:top w:val="single" w:sz="8" w:space="0" w:color="968C8C" w:themeColor="accent6"/>
          <w:left w:val="single" w:sz="8" w:space="0" w:color="968C8C" w:themeColor="accent6"/>
          <w:bottom w:val="single" w:sz="8" w:space="0" w:color="968C8C" w:themeColor="accent6"/>
          <w:right w:val="single" w:sz="8" w:space="0" w:color="968C8C" w:themeColor="accent6"/>
          <w:insideV w:val="single" w:sz="8" w:space="0" w:color="968C8C" w:themeColor="accent6"/>
        </w:tcBorders>
      </w:tcPr>
    </w:tblStylePr>
  </w:style>
  <w:style w:type="table" w:styleId="Cuadrculaclara-nfasis5">
    <w:name w:val="Light Grid Accent 5"/>
    <w:basedOn w:val="Tablanormal"/>
    <w:uiPriority w:val="62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7BA79D" w:themeColor="accent5"/>
        <w:left w:val="single" w:sz="8" w:space="0" w:color="7BA79D" w:themeColor="accent5"/>
        <w:bottom w:val="single" w:sz="8" w:space="0" w:color="7BA79D" w:themeColor="accent5"/>
        <w:right w:val="single" w:sz="8" w:space="0" w:color="7BA79D" w:themeColor="accent5"/>
        <w:insideH w:val="single" w:sz="8" w:space="0" w:color="7BA79D" w:themeColor="accent5"/>
        <w:insideV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1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H w:val="nil"/>
          <w:insideV w:val="single" w:sz="8" w:space="0" w:color="7BA7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</w:tcPr>
    </w:tblStylePr>
    <w:tblStylePr w:type="band1Vert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</w:tcBorders>
        <w:shd w:val="clear" w:color="auto" w:fill="DEE9E6" w:themeFill="accent5" w:themeFillTint="3F"/>
      </w:tcPr>
    </w:tblStylePr>
    <w:tblStylePr w:type="band1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  <w:shd w:val="clear" w:color="auto" w:fill="DEE9E6" w:themeFill="accent5" w:themeFillTint="3F"/>
      </w:tcPr>
    </w:tblStylePr>
    <w:tblStylePr w:type="band2Horz">
      <w:tblPr/>
      <w:tcPr>
        <w:tcBorders>
          <w:top w:val="single" w:sz="8" w:space="0" w:color="7BA79D" w:themeColor="accent5"/>
          <w:left w:val="single" w:sz="8" w:space="0" w:color="7BA79D" w:themeColor="accent5"/>
          <w:bottom w:val="single" w:sz="8" w:space="0" w:color="7BA79D" w:themeColor="accent5"/>
          <w:right w:val="single" w:sz="8" w:space="0" w:color="7BA79D" w:themeColor="accent5"/>
          <w:insideV w:val="single" w:sz="8" w:space="0" w:color="7BA79D" w:themeColor="accent5"/>
        </w:tcBorders>
      </w:tcPr>
    </w:tblStylePr>
  </w:style>
  <w:style w:type="table" w:customStyle="1" w:styleId="Listaclara-nfasis11">
    <w:name w:val="Lista clara - Énfasis 11"/>
    <w:basedOn w:val="Tablanormal"/>
    <w:uiPriority w:val="61"/>
    <w:rsid w:val="00FF1CD6"/>
    <w:pPr>
      <w:spacing w:after="0" w:line="240" w:lineRule="auto"/>
    </w:pPr>
    <w:tblPr>
      <w:tblStyleRowBandSize w:val="1"/>
      <w:tblStyleColBandSize w:val="1"/>
      <w:tblBorders>
        <w:top w:val="single" w:sz="8" w:space="0" w:color="94B6D2" w:themeColor="accent1"/>
        <w:left w:val="single" w:sz="8" w:space="0" w:color="94B6D2" w:themeColor="accent1"/>
        <w:bottom w:val="single" w:sz="8" w:space="0" w:color="94B6D2" w:themeColor="accent1"/>
        <w:right w:val="single" w:sz="8" w:space="0" w:color="94B6D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4B6D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  <w:tblStylePr w:type="band1Horz">
      <w:tblPr/>
      <w:tcPr>
        <w:tcBorders>
          <w:top w:val="single" w:sz="8" w:space="0" w:color="94B6D2" w:themeColor="accent1"/>
          <w:left w:val="single" w:sz="8" w:space="0" w:color="94B6D2" w:themeColor="accent1"/>
          <w:bottom w:val="single" w:sz="8" w:space="0" w:color="94B6D2" w:themeColor="accent1"/>
          <w:right w:val="single" w:sz="8" w:space="0" w:color="94B6D2" w:themeColor="accent1"/>
        </w:tcBorders>
      </w:tcPr>
    </w:tblStylePr>
  </w:style>
  <w:style w:type="table" w:customStyle="1" w:styleId="Estilo1">
    <w:name w:val="Estilo1"/>
    <w:basedOn w:val="Tablaconcuadrcula"/>
    <w:uiPriority w:val="99"/>
    <w:rsid w:val="00FF1CD6"/>
    <w:tblPr/>
    <w:tcPr>
      <w:shd w:val="clear" w:color="auto" w:fill="E9F0F6" w:themeFill="accent1" w:themeFillTint="33"/>
    </w:tcPr>
  </w:style>
  <w:style w:type="table" w:styleId="Sombreadoclaro-nfasis5">
    <w:name w:val="Light Shading Accent 5"/>
    <w:basedOn w:val="Tablanormal"/>
    <w:uiPriority w:val="60"/>
    <w:rsid w:val="00FF1CD6"/>
    <w:pPr>
      <w:spacing w:after="0" w:line="240" w:lineRule="auto"/>
    </w:pPr>
    <w:rPr>
      <w:color w:val="568278" w:themeColor="accent5" w:themeShade="BF"/>
    </w:rPr>
    <w:tblPr>
      <w:tblStyleRowBandSize w:val="1"/>
      <w:tblStyleColBandSize w:val="1"/>
      <w:tblBorders>
        <w:top w:val="single" w:sz="8" w:space="0" w:color="7BA79D" w:themeColor="accent5"/>
        <w:bottom w:val="single" w:sz="8" w:space="0" w:color="7BA7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BA79D" w:themeColor="accent5"/>
          <w:left w:val="nil"/>
          <w:bottom w:val="single" w:sz="8" w:space="0" w:color="7BA7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E9E6" w:themeFill="accent5" w:themeFillTint="3F"/>
      </w:tcPr>
    </w:tblStylePr>
  </w:style>
  <w:style w:type="table" w:styleId="Sombreadoclaro-nfasis4">
    <w:name w:val="Light Shading Accent 4"/>
    <w:basedOn w:val="Tablanormal"/>
    <w:uiPriority w:val="60"/>
    <w:rsid w:val="005E2B21"/>
    <w:pPr>
      <w:spacing w:after="0" w:line="240" w:lineRule="auto"/>
    </w:pPr>
    <w:rPr>
      <w:color w:val="BA8E2C" w:themeColor="accent4" w:themeShade="BF"/>
    </w:rPr>
    <w:tblPr>
      <w:tblStyleRowBandSize w:val="1"/>
      <w:tblStyleColBandSize w:val="1"/>
      <w:tblBorders>
        <w:top w:val="single" w:sz="8" w:space="0" w:color="D8B25C" w:themeColor="accent4"/>
        <w:bottom w:val="single" w:sz="8" w:space="0" w:color="D8B25C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8B25C" w:themeColor="accent4"/>
          <w:left w:val="nil"/>
          <w:bottom w:val="single" w:sz="8" w:space="0" w:color="D8B25C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5EBD6" w:themeFill="accent4" w:themeFillTint="3F"/>
      </w:tcPr>
    </w:tblStylePr>
  </w:style>
  <w:style w:type="paragraph" w:styleId="Sinespaciado">
    <w:name w:val="No Spacing"/>
    <w:uiPriority w:val="1"/>
    <w:qFormat/>
    <w:rsid w:val="00FB1B3D"/>
    <w:pPr>
      <w:spacing w:after="0" w:line="240" w:lineRule="auto"/>
      <w:jc w:val="both"/>
    </w:pPr>
    <w:rPr>
      <w:color w:val="7F7F7F" w:themeColor="text1" w:themeTint="80"/>
      <w:sz w:val="24"/>
    </w:rPr>
  </w:style>
  <w:style w:type="character" w:styleId="Referenciaintensa">
    <w:name w:val="Intense Reference"/>
    <w:basedOn w:val="Fuentedeprrafopredeter"/>
    <w:uiPriority w:val="32"/>
    <w:qFormat/>
    <w:rsid w:val="00895A8A"/>
    <w:rPr>
      <w:b/>
      <w:bCs/>
      <w:smallCaps/>
      <w:color w:val="94B6D2" w:themeColor="accent1"/>
      <w:spacing w:val="5"/>
    </w:rPr>
  </w:style>
  <w:style w:type="paragraph" w:styleId="Cita">
    <w:name w:val="Quote"/>
    <w:basedOn w:val="Normal"/>
    <w:next w:val="Normal"/>
    <w:link w:val="CitaCar"/>
    <w:uiPriority w:val="29"/>
    <w:qFormat/>
    <w:rsid w:val="00242AA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42AA7"/>
    <w:rPr>
      <w:i/>
      <w:iCs/>
      <w:color w:val="404040" w:themeColor="text1" w:themeTint="BF"/>
      <w:sz w:val="24"/>
    </w:rPr>
  </w:style>
  <w:style w:type="paragraph" w:styleId="Prrafodelista">
    <w:name w:val="List Paragraph"/>
    <w:aliases w:val="LISTA,List Paragraph,Párrafo de lista2,Ha,Resume Title"/>
    <w:basedOn w:val="Normal"/>
    <w:link w:val="PrrafodelistaCar"/>
    <w:uiPriority w:val="34"/>
    <w:qFormat/>
    <w:rsid w:val="0039239C"/>
    <w:pPr>
      <w:ind w:left="720"/>
      <w:contextualSpacing/>
    </w:pPr>
  </w:style>
  <w:style w:type="character" w:customStyle="1" w:styleId="Ttulo5Car">
    <w:name w:val="Título 5 Car"/>
    <w:basedOn w:val="Fuentedeprrafopredeter"/>
    <w:link w:val="Ttulo5"/>
    <w:uiPriority w:val="9"/>
    <w:rsid w:val="006C347C"/>
    <w:rPr>
      <w:rFonts w:asciiTheme="majorHAnsi" w:eastAsiaTheme="majorEastAsia" w:hAnsiTheme="majorHAnsi" w:cstheme="majorBidi"/>
      <w:color w:val="345C7D" w:themeColor="accent1" w:themeShade="7F"/>
      <w:sz w:val="24"/>
    </w:rPr>
  </w:style>
  <w:style w:type="character" w:customStyle="1" w:styleId="Ttulo6Car">
    <w:name w:val="Título 6 Car"/>
    <w:basedOn w:val="Fuentedeprrafopredeter"/>
    <w:link w:val="Ttulo6"/>
    <w:uiPriority w:val="9"/>
    <w:rsid w:val="006C347C"/>
    <w:rPr>
      <w:rFonts w:asciiTheme="majorHAnsi" w:eastAsiaTheme="majorEastAsia" w:hAnsiTheme="majorHAnsi" w:cstheme="majorBidi"/>
      <w:i/>
      <w:iCs/>
      <w:color w:val="345C7D" w:themeColor="accent1" w:themeShade="7F"/>
      <w:sz w:val="24"/>
    </w:rPr>
  </w:style>
  <w:style w:type="character" w:customStyle="1" w:styleId="Ttulo7Car">
    <w:name w:val="Título 7 Car"/>
    <w:basedOn w:val="Fuentedeprrafopredeter"/>
    <w:link w:val="Ttulo7"/>
    <w:uiPriority w:val="9"/>
    <w:rsid w:val="006C347C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styleId="Ttulodellibro">
    <w:name w:val="Book Title"/>
    <w:basedOn w:val="Fuentedeprrafopredeter"/>
    <w:uiPriority w:val="33"/>
    <w:qFormat/>
    <w:rsid w:val="00FB1B3D"/>
    <w:rPr>
      <w:smallCaps/>
      <w:spacing w:val="5"/>
    </w:rPr>
  </w:style>
  <w:style w:type="character" w:styleId="Nmerodepgina">
    <w:name w:val="page number"/>
    <w:basedOn w:val="Fuentedeprrafopredeter"/>
    <w:uiPriority w:val="99"/>
    <w:semiHidden/>
    <w:unhideWhenUsed/>
    <w:rsid w:val="00DB4C99"/>
  </w:style>
  <w:style w:type="character" w:customStyle="1" w:styleId="PrrafodelistaCar">
    <w:name w:val="Párrafo de lista Car"/>
    <w:aliases w:val="LISTA Car,List Paragraph Car,Párrafo de lista2 Car,Ha Car,Resume Title Car"/>
    <w:basedOn w:val="Fuentedeprrafopredeter"/>
    <w:link w:val="Prrafodelista"/>
    <w:uiPriority w:val="34"/>
    <w:rsid w:val="00C82FA0"/>
    <w:rPr>
      <w:color w:val="7F7F7F" w:themeColor="text1" w:themeTint="80"/>
      <w:sz w:val="24"/>
    </w:rPr>
  </w:style>
  <w:style w:type="paragraph" w:styleId="Textonotapie">
    <w:name w:val="footnote text"/>
    <w:aliases w:val=" Char1"/>
    <w:basedOn w:val="Normal"/>
    <w:link w:val="TextonotapieCar"/>
    <w:uiPriority w:val="99"/>
    <w:unhideWhenUsed/>
    <w:rsid w:val="00121FD3"/>
    <w:pPr>
      <w:spacing w:after="0" w:line="240" w:lineRule="auto"/>
      <w:jc w:val="left"/>
    </w:pPr>
    <w:rPr>
      <w:sz w:val="20"/>
      <w:szCs w:val="20"/>
    </w:rPr>
  </w:style>
  <w:style w:type="character" w:customStyle="1" w:styleId="TextonotapieCar">
    <w:name w:val="Texto nota pie Car"/>
    <w:aliases w:val=" Char1 Car"/>
    <w:basedOn w:val="Fuentedeprrafopredeter"/>
    <w:link w:val="Textonotapie"/>
    <w:uiPriority w:val="99"/>
    <w:rsid w:val="00121FD3"/>
    <w:rPr>
      <w:color w:val="7F7F7F" w:themeColor="text1" w:themeTint="80"/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121FD3"/>
    <w:rPr>
      <w:vertAlign w:val="superscript"/>
    </w:rPr>
  </w:style>
  <w:style w:type="character" w:styleId="Refdecomentario">
    <w:name w:val="annotation reference"/>
    <w:basedOn w:val="Fuentedeprrafopredeter"/>
    <w:uiPriority w:val="99"/>
    <w:semiHidden/>
    <w:unhideWhenUsed/>
    <w:rsid w:val="0074708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4708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4708F"/>
    <w:rPr>
      <w:color w:val="7F7F7F" w:themeColor="text1" w:themeTint="80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4708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4708F"/>
    <w:rPr>
      <w:b/>
      <w:bCs/>
      <w:color w:val="7F7F7F" w:themeColor="text1" w:themeTint="80"/>
      <w:sz w:val="20"/>
      <w:szCs w:val="20"/>
    </w:rPr>
  </w:style>
  <w:style w:type="paragraph" w:styleId="Descripcin">
    <w:name w:val="caption"/>
    <w:basedOn w:val="Normal"/>
    <w:next w:val="Normal"/>
    <w:uiPriority w:val="35"/>
    <w:unhideWhenUsed/>
    <w:qFormat/>
    <w:rsid w:val="006F71BD"/>
    <w:pPr>
      <w:spacing w:line="240" w:lineRule="auto"/>
    </w:pPr>
    <w:rPr>
      <w:i/>
      <w:iCs/>
      <w:color w:val="775F55" w:themeColor="text2"/>
      <w:sz w:val="18"/>
      <w:szCs w:val="18"/>
    </w:rPr>
  </w:style>
  <w:style w:type="paragraph" w:styleId="Tabladeilustraciones">
    <w:name w:val="table of figures"/>
    <w:basedOn w:val="Normal"/>
    <w:next w:val="Normal"/>
    <w:uiPriority w:val="99"/>
    <w:unhideWhenUsed/>
    <w:rsid w:val="00F37EFC"/>
    <w:pPr>
      <w:spacing w:after="0"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C672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C672AE"/>
    <w:rPr>
      <w:rFonts w:ascii="Tahoma" w:hAnsi="Tahoma" w:cs="Tahoma"/>
      <w:color w:val="7F7F7F" w:themeColor="text1" w:themeTint="80"/>
      <w:sz w:val="16"/>
      <w:szCs w:val="16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B82097"/>
    <w:pPr>
      <w:spacing w:after="0" w:line="240" w:lineRule="auto"/>
    </w:pPr>
    <w:rPr>
      <w:rFonts w:eastAsia="Calibri"/>
      <w:lang w:val="es-CO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2">
    <w:name w:val="Estilo2"/>
    <w:basedOn w:val="SubttuloCar"/>
    <w:uiPriority w:val="1"/>
    <w:rsid w:val="00765E63"/>
    <w:rPr>
      <w:rFonts w:eastAsiaTheme="majorEastAsia" w:cstheme="minorHAnsi"/>
      <w:b/>
      <w:bCs/>
      <w:color w:val="1E4E98"/>
      <w:sz w:val="36"/>
      <w:szCs w:val="28"/>
      <w:u w:val="single"/>
      <w:lang w:val="es-ES_tradnl" w:eastAsia="es-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02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Leo%20Stuff\Valor%20Creativo\0.%20Plantillas%20Word%20-%20Valor%20Creativo\Plantilla_Word_41_-_Valor_Creativo\2007,%202010%20y%202013\Plantilla%2041%20-%202007,%202010%20y%202013%20-%20Valor%20Creativ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A5C6D42682A4CF783E955E2E307A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B4CCC6-C6AB-4D73-B84B-59D1371D8AD5}"/>
      </w:docPartPr>
      <w:docPartBody>
        <w:p w:rsidR="00841753" w:rsidRDefault="00841753" w:rsidP="00841753">
          <w:pPr>
            <w:pStyle w:val="DA5C6D42682A4CF783E955E2E307AF857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8BB3152D1303497DAB8EAE2850943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ACB887-D38B-4488-A2DD-737BA26D1953}"/>
      </w:docPartPr>
      <w:docPartBody>
        <w:p w:rsidR="00841753" w:rsidRDefault="00841753" w:rsidP="00841753">
          <w:pPr>
            <w:pStyle w:val="8BB3152D1303497DAB8EAE2850943F7B7"/>
          </w:pPr>
          <w:r>
            <w:rPr>
              <w:rFonts w:asciiTheme="majorHAnsi" w:eastAsiaTheme="majorEastAsia" w:hAnsiTheme="majorHAnsi" w:cstheme="majorBidi"/>
              <w:color w:val="4472C4" w:themeColor="accent1"/>
              <w:sz w:val="72"/>
              <w:szCs w:val="72"/>
            </w:rPr>
            <w:t xml:space="preserve">     </w:t>
          </w:r>
        </w:p>
      </w:docPartBody>
    </w:docPart>
    <w:docPart>
      <w:docPartPr>
        <w:name w:val="2598917D3AC342729C7DFB9A797071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5A4118-D668-4602-AEEB-A310C6873BCC}"/>
      </w:docPartPr>
      <w:docPartBody>
        <w:p w:rsidR="00841753" w:rsidRDefault="00841753" w:rsidP="00841753">
          <w:pPr>
            <w:pStyle w:val="2598917D3AC342729C7DFB9A797071D16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EFF682A8A5204CF692F214171B3A7D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14D269-5E20-4FA5-A19B-D09486818FCD}"/>
      </w:docPartPr>
      <w:docPartBody>
        <w:p w:rsidR="00841753" w:rsidRDefault="00841753" w:rsidP="00841753">
          <w:pPr>
            <w:pStyle w:val="EFF682A8A5204CF692F214171B3A7DD06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8D32B6F276024771B225E0AC2674E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8E1688-29B9-4B5E-BD84-456F3ABDB00B}"/>
      </w:docPartPr>
      <w:docPartBody>
        <w:p w:rsidR="00841753" w:rsidRDefault="00841753" w:rsidP="00841753">
          <w:pPr>
            <w:pStyle w:val="8D32B6F276024771B225E0AC2674E4FA6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ACC00D37592A43D5AB76749ABCC8BF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81E7DA-1FCA-44E3-855D-75ED6C25115C}"/>
      </w:docPartPr>
      <w:docPartBody>
        <w:p w:rsidR="00841753" w:rsidRDefault="00841753" w:rsidP="00841753">
          <w:pPr>
            <w:pStyle w:val="ACC00D37592A43D5AB76749ABCC8BF3E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CB0C7AB68B1B43E2BD5C273889331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BCC5B5-E028-45FA-B8BF-9FC47A5D7AAA}"/>
      </w:docPartPr>
      <w:docPartBody>
        <w:p w:rsidR="00841753" w:rsidRDefault="00841753" w:rsidP="00841753">
          <w:pPr>
            <w:pStyle w:val="CB0C7AB68B1B43E2BD5C2738893313F9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9878B68F768B40B5AEE8F0EF62EF9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35F543-C5DF-4670-9344-E83E8E2198DF}"/>
      </w:docPartPr>
      <w:docPartBody>
        <w:p w:rsidR="00841753" w:rsidRDefault="00841753" w:rsidP="00841753">
          <w:pPr>
            <w:pStyle w:val="9878B68F768B40B5AEE8F0EF62EF9FDB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3B00AF7DB294DEB9A9D18514C2693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666098-6BF9-4E1C-AC53-829259A280EB}"/>
      </w:docPartPr>
      <w:docPartBody>
        <w:p w:rsidR="00841753" w:rsidRDefault="00841753" w:rsidP="00841753">
          <w:pPr>
            <w:pStyle w:val="33B00AF7DB294DEB9A9D18514C269348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662A02958F85463A8DA12E2B0364FC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29478A-F427-4E96-8131-12C94E9B9A53}"/>
      </w:docPartPr>
      <w:docPartBody>
        <w:p w:rsidR="00841753" w:rsidRDefault="00841753" w:rsidP="00841753">
          <w:pPr>
            <w:pStyle w:val="662A02958F85463A8DA12E2B0364FC5D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8B9B4950D674B2E855BE123E52757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5341C5-F70B-4481-96BE-98DAE4501B6C}"/>
      </w:docPartPr>
      <w:docPartBody>
        <w:p w:rsidR="00841753" w:rsidRDefault="00310230" w:rsidP="00310230">
          <w:pPr>
            <w:pStyle w:val="78B9B4950D674B2E855BE123E52757BD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26E6F1ADEF44896980FEE2E65024A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F10D44-B32E-4E45-91D7-F1FFAED68758}"/>
      </w:docPartPr>
      <w:docPartBody>
        <w:p w:rsidR="00841753" w:rsidRDefault="00310230" w:rsidP="00310230">
          <w:pPr>
            <w:pStyle w:val="326E6F1ADEF44896980FEE2E65024AD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A0E4F8C42E9A4C1797BC27ED61FC22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81F3FD-9082-481D-ABD1-123B30DF375E}"/>
      </w:docPartPr>
      <w:docPartBody>
        <w:p w:rsidR="00841753" w:rsidRDefault="00310230" w:rsidP="00310230">
          <w:pPr>
            <w:pStyle w:val="A0E4F8C42E9A4C1797BC27ED61FC2241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7B754869F88457CA09AD7A3E3DC4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911F88-7007-4EA6-9157-DA55909C2034}"/>
      </w:docPartPr>
      <w:docPartBody>
        <w:p w:rsidR="00841753" w:rsidRDefault="00310230" w:rsidP="00310230">
          <w:pPr>
            <w:pStyle w:val="37B754869F88457CA09AD7A3E3DC40ED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774F5C43D2014EDF9E1F82CD6069DE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BCC30-CEB5-455E-90A5-E6B98C43C7F2}"/>
      </w:docPartPr>
      <w:docPartBody>
        <w:p w:rsidR="00841753" w:rsidRDefault="00310230" w:rsidP="00310230">
          <w:pPr>
            <w:pStyle w:val="774F5C43D2014EDF9E1F82CD6069DE14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2B457C1613A643F79D1941B837B10C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70214F-B647-400B-996D-B79883470163}"/>
      </w:docPartPr>
      <w:docPartBody>
        <w:p w:rsidR="00841753" w:rsidRDefault="00841753" w:rsidP="00841753">
          <w:pPr>
            <w:pStyle w:val="2B457C1613A643F79D1941B837B10CBE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E8F20C4A34B94902A83BD123BC232A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1A68F4-4FFD-467A-8315-C7DC7BA09B0C}"/>
      </w:docPartPr>
      <w:docPartBody>
        <w:p w:rsidR="00841753" w:rsidRDefault="00841753" w:rsidP="00841753">
          <w:pPr>
            <w:pStyle w:val="E8F20C4A34B94902A83BD123BC232A3D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238B03AF91F642EEB114C7964EF23D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F201E-85C2-4FA5-9F47-2690FE83061B}"/>
      </w:docPartPr>
      <w:docPartBody>
        <w:p w:rsidR="00841753" w:rsidRDefault="00841753" w:rsidP="00841753">
          <w:pPr>
            <w:pStyle w:val="238B03AF91F642EEB114C7964EF23DFF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002D0E137B746E497176A8C5C5A4C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6225E2-6C82-4CA9-AB71-120CB7FE36FA}"/>
      </w:docPartPr>
      <w:docPartBody>
        <w:p w:rsidR="00841753" w:rsidRDefault="00841753" w:rsidP="00841753">
          <w:pPr>
            <w:pStyle w:val="3002D0E137B746E497176A8C5C5A4CE1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14CC364DB4144594BD57C990C4C00E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9E585B-B701-46C8-8A67-54E288EA764D}"/>
      </w:docPartPr>
      <w:docPartBody>
        <w:p w:rsidR="00841753" w:rsidRDefault="00841753" w:rsidP="00841753">
          <w:pPr>
            <w:pStyle w:val="14CC364DB4144594BD57C990C4C00E31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A493FC252B2F47DD98F7366925E3CB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1064A-297F-4CA5-996D-D0E67B7AB96F}"/>
      </w:docPartPr>
      <w:docPartBody>
        <w:p w:rsidR="00841753" w:rsidRDefault="00841753" w:rsidP="00841753">
          <w:pPr>
            <w:pStyle w:val="A493FC252B2F47DD98F7366925E3CBF1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3D1200FBDF924FA2999337BA60F623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174D93-D4D9-43DF-A46A-F3D0A18909BD}"/>
      </w:docPartPr>
      <w:docPartBody>
        <w:p w:rsidR="00841753" w:rsidRDefault="00841753" w:rsidP="00841753">
          <w:pPr>
            <w:pStyle w:val="3D1200FBDF924FA2999337BA60F623CA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05C86A7E836047A09153B6B50D75D6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60B45D-6574-4759-949E-4D58FE86C937}"/>
      </w:docPartPr>
      <w:docPartBody>
        <w:p w:rsidR="00841753" w:rsidRDefault="00841753" w:rsidP="00841753">
          <w:pPr>
            <w:pStyle w:val="05C86A7E836047A09153B6B50D75D69F5"/>
          </w:pPr>
          <w:r w:rsidRPr="008C6B3D">
            <w:rPr>
              <w:rFonts w:ascii="Calibri" w:hAnsi="Calibri" w:cs="Calibri"/>
              <w:color w:val="0070C0"/>
              <w:szCs w:val="16"/>
            </w:rPr>
            <w:t>Elija un elemento.</w:t>
          </w:r>
        </w:p>
      </w:docPartBody>
    </w:docPart>
    <w:docPart>
      <w:docPartPr>
        <w:name w:val="D9C3EC4BA1934358A0C1A79107B560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40804E-CAF1-4280-9451-6069875A3A2E}"/>
      </w:docPartPr>
      <w:docPartBody>
        <w:p w:rsidR="00000000" w:rsidRDefault="00841753" w:rsidP="00841753">
          <w:pPr>
            <w:pStyle w:val="D9C3EC4BA1934358A0C1A79107B560572"/>
          </w:pPr>
          <w:r w:rsidRPr="00B15CA1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0230"/>
    <w:rsid w:val="00310230"/>
    <w:rsid w:val="004F3F1A"/>
    <w:rsid w:val="00650352"/>
    <w:rsid w:val="00841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41753"/>
    <w:rPr>
      <w:color w:val="808080"/>
    </w:rPr>
  </w:style>
  <w:style w:type="paragraph" w:customStyle="1" w:styleId="DA5C6D42682A4CF783E955E2E307AF85">
    <w:name w:val="DA5C6D42682A4CF783E955E2E307AF85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">
    <w:name w:val="8BB3152D1303497DAB8EAE2850943F7B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A5C6D42682A4CF783E955E2E307AF851">
    <w:name w:val="DA5C6D42682A4CF783E955E2E307AF851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1">
    <w:name w:val="8BB3152D1303497DAB8EAE2850943F7B1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598917D3AC342729C7DFB9A797071D1">
    <w:name w:val="2598917D3AC342729C7DFB9A797071D1"/>
    <w:rsid w:val="00310230"/>
  </w:style>
  <w:style w:type="paragraph" w:customStyle="1" w:styleId="EFF682A8A5204CF692F214171B3A7DD0">
    <w:name w:val="EFF682A8A5204CF692F214171B3A7DD0"/>
    <w:rsid w:val="00310230"/>
  </w:style>
  <w:style w:type="paragraph" w:customStyle="1" w:styleId="5A570217EED04C5F9420AD2C883E81A6">
    <w:name w:val="5A570217EED04C5F9420AD2C883E81A6"/>
    <w:rsid w:val="00310230"/>
  </w:style>
  <w:style w:type="paragraph" w:customStyle="1" w:styleId="8D32B6F276024771B225E0AC2674E4FA">
    <w:name w:val="8D32B6F276024771B225E0AC2674E4FA"/>
    <w:rsid w:val="00310230"/>
  </w:style>
  <w:style w:type="paragraph" w:customStyle="1" w:styleId="DA5C6D42682A4CF783E955E2E307AF852">
    <w:name w:val="DA5C6D42682A4CF783E955E2E307AF852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598917D3AC342729C7DFB9A797071D11">
    <w:name w:val="2598917D3AC342729C7DFB9A797071D11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F682A8A5204CF692F214171B3A7DD01">
    <w:name w:val="EFF682A8A5204CF692F214171B3A7DD01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D32B6F276024771B225E0AC2674E4FA1">
    <w:name w:val="8D32B6F276024771B225E0AC2674E4FA1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5A570217EED04C5F9420AD2C883E81A61">
    <w:name w:val="5A570217EED04C5F9420AD2C883E81A61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2">
    <w:name w:val="8BB3152D1303497DAB8EAE2850943F7B2"/>
    <w:rsid w:val="00310230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CC00D37592A43D5AB76749ABCC8BF3E">
    <w:name w:val="ACC00D37592A43D5AB76749ABCC8BF3E"/>
    <w:rsid w:val="00310230"/>
  </w:style>
  <w:style w:type="paragraph" w:customStyle="1" w:styleId="CB0C7AB68B1B43E2BD5C2738893313F9">
    <w:name w:val="CB0C7AB68B1B43E2BD5C2738893313F9"/>
    <w:rsid w:val="00310230"/>
  </w:style>
  <w:style w:type="paragraph" w:customStyle="1" w:styleId="9878B68F768B40B5AEE8F0EF62EF9FDB">
    <w:name w:val="9878B68F768B40B5AEE8F0EF62EF9FDB"/>
    <w:rsid w:val="00310230"/>
  </w:style>
  <w:style w:type="paragraph" w:customStyle="1" w:styleId="33B00AF7DB294DEB9A9D18514C269348">
    <w:name w:val="33B00AF7DB294DEB9A9D18514C269348"/>
    <w:rsid w:val="00310230"/>
  </w:style>
  <w:style w:type="paragraph" w:customStyle="1" w:styleId="662A02958F85463A8DA12E2B0364FC5D">
    <w:name w:val="662A02958F85463A8DA12E2B0364FC5D"/>
    <w:rsid w:val="00310230"/>
  </w:style>
  <w:style w:type="paragraph" w:customStyle="1" w:styleId="78B9B4950D674B2E855BE123E52757BD">
    <w:name w:val="78B9B4950D674B2E855BE123E52757BD"/>
    <w:rsid w:val="00310230"/>
  </w:style>
  <w:style w:type="paragraph" w:customStyle="1" w:styleId="21B8CA90999F47989557E201950783F9">
    <w:name w:val="21B8CA90999F47989557E201950783F9"/>
    <w:rsid w:val="00310230"/>
  </w:style>
  <w:style w:type="paragraph" w:customStyle="1" w:styleId="326E6F1ADEF44896980FEE2E65024AD5">
    <w:name w:val="326E6F1ADEF44896980FEE2E65024AD5"/>
    <w:rsid w:val="00310230"/>
  </w:style>
  <w:style w:type="paragraph" w:customStyle="1" w:styleId="A0E4F8C42E9A4C1797BC27ED61FC2241">
    <w:name w:val="A0E4F8C42E9A4C1797BC27ED61FC2241"/>
    <w:rsid w:val="00310230"/>
  </w:style>
  <w:style w:type="paragraph" w:customStyle="1" w:styleId="37B754869F88457CA09AD7A3E3DC40ED">
    <w:name w:val="37B754869F88457CA09AD7A3E3DC40ED"/>
    <w:rsid w:val="00310230"/>
  </w:style>
  <w:style w:type="paragraph" w:customStyle="1" w:styleId="074EC1E00D0747FBB2EAD775B19619FC">
    <w:name w:val="074EC1E00D0747FBB2EAD775B19619FC"/>
    <w:rsid w:val="00310230"/>
  </w:style>
  <w:style w:type="paragraph" w:customStyle="1" w:styleId="3E8F351A023949BCB8E269E06C60E434">
    <w:name w:val="3E8F351A023949BCB8E269E06C60E434"/>
    <w:rsid w:val="00310230"/>
  </w:style>
  <w:style w:type="paragraph" w:customStyle="1" w:styleId="774F5C43D2014EDF9E1F82CD6069DE14">
    <w:name w:val="774F5C43D2014EDF9E1F82CD6069DE14"/>
    <w:rsid w:val="00310230"/>
  </w:style>
  <w:style w:type="paragraph" w:customStyle="1" w:styleId="2B457C1613A643F79D1941B837B10CBE">
    <w:name w:val="2B457C1613A643F79D1941B837B10CBE"/>
    <w:rsid w:val="00310230"/>
  </w:style>
  <w:style w:type="paragraph" w:customStyle="1" w:styleId="E8F20C4A34B94902A83BD123BC232A3D">
    <w:name w:val="E8F20C4A34B94902A83BD123BC232A3D"/>
    <w:rsid w:val="00310230"/>
  </w:style>
  <w:style w:type="paragraph" w:customStyle="1" w:styleId="238B03AF91F642EEB114C7964EF23DFF">
    <w:name w:val="238B03AF91F642EEB114C7964EF23DFF"/>
    <w:rsid w:val="00310230"/>
  </w:style>
  <w:style w:type="paragraph" w:customStyle="1" w:styleId="3002D0E137B746E497176A8C5C5A4CE1">
    <w:name w:val="3002D0E137B746E497176A8C5C5A4CE1"/>
    <w:rsid w:val="00310230"/>
  </w:style>
  <w:style w:type="paragraph" w:customStyle="1" w:styleId="14CC364DB4144594BD57C990C4C00E31">
    <w:name w:val="14CC364DB4144594BD57C990C4C00E31"/>
    <w:rsid w:val="00310230"/>
  </w:style>
  <w:style w:type="paragraph" w:customStyle="1" w:styleId="CDD7E68AF2204895861993AEC74A3693">
    <w:name w:val="CDD7E68AF2204895861993AEC74A3693"/>
    <w:rsid w:val="00310230"/>
  </w:style>
  <w:style w:type="paragraph" w:customStyle="1" w:styleId="A493FC252B2F47DD98F7366925E3CBF1">
    <w:name w:val="A493FC252B2F47DD98F7366925E3CBF1"/>
    <w:rsid w:val="00310230"/>
  </w:style>
  <w:style w:type="paragraph" w:customStyle="1" w:styleId="3D1200FBDF924FA2999337BA60F623CA">
    <w:name w:val="3D1200FBDF924FA2999337BA60F623CA"/>
    <w:rsid w:val="00310230"/>
  </w:style>
  <w:style w:type="paragraph" w:customStyle="1" w:styleId="05C86A7E836047A09153B6B50D75D69F">
    <w:name w:val="05C86A7E836047A09153B6B50D75D69F"/>
    <w:rsid w:val="00310230"/>
  </w:style>
  <w:style w:type="paragraph" w:customStyle="1" w:styleId="DA5C6D42682A4CF783E955E2E307AF853">
    <w:name w:val="DA5C6D42682A4CF783E955E2E307AF85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598917D3AC342729C7DFB9A797071D12">
    <w:name w:val="2598917D3AC342729C7DFB9A797071D1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F682A8A5204CF692F214171B3A7DD02">
    <w:name w:val="EFF682A8A5204CF692F214171B3A7DD0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D32B6F276024771B225E0AC2674E4FA2">
    <w:name w:val="8D32B6F276024771B225E0AC2674E4FA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CC00D37592A43D5AB76749ABCC8BF3E1">
    <w:name w:val="ACC00D37592A43D5AB76749ABCC8BF3E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B0C7AB68B1B43E2BD5C2738893313F91">
    <w:name w:val="CB0C7AB68B1B43E2BD5C2738893313F9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62A02958F85463A8DA12E2B0364FC5D1">
    <w:name w:val="662A02958F85463A8DA12E2B0364FC5D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878B68F768B40B5AEE8F0EF62EF9FDB1">
    <w:name w:val="9878B68F768B40B5AEE8F0EF62EF9FDB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3B00AF7DB294DEB9A9D18514C2693481">
    <w:name w:val="33B00AF7DB294DEB9A9D18514C269348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B457C1613A643F79D1941B837B10CBE1">
    <w:name w:val="2B457C1613A643F79D1941B837B10CBE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8F20C4A34B94902A83BD123BC232A3D1">
    <w:name w:val="E8F20C4A34B94902A83BD123BC232A3D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38B03AF91F642EEB114C7964EF23DFF1">
    <w:name w:val="238B03AF91F642EEB114C7964EF23DFF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493FC252B2F47DD98F7366925E3CBF11">
    <w:name w:val="A493FC252B2F47DD98F7366925E3CBF1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D1200FBDF924FA2999337BA60F623CA1">
    <w:name w:val="3D1200FBDF924FA2999337BA60F623CA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002D0E137B746E497176A8C5C5A4CE11">
    <w:name w:val="3002D0E137B746E497176A8C5C5A4CE1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4CC364DB4144594BD57C990C4C00E311">
    <w:name w:val="14CC364DB4144594BD57C990C4C00E31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5C86A7E836047A09153B6B50D75D69F1">
    <w:name w:val="05C86A7E836047A09153B6B50D75D69F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3">
    <w:name w:val="8BB3152D1303497DAB8EAE2850943F7B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A5C6D42682A4CF783E955E2E307AF854">
    <w:name w:val="DA5C6D42682A4CF783E955E2E307AF85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598917D3AC342729C7DFB9A797071D13">
    <w:name w:val="2598917D3AC342729C7DFB9A797071D1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F682A8A5204CF692F214171B3A7DD03">
    <w:name w:val="EFF682A8A5204CF692F214171B3A7DD0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D32B6F276024771B225E0AC2674E4FA3">
    <w:name w:val="8D32B6F276024771B225E0AC2674E4FA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CC00D37592A43D5AB76749ABCC8BF3E2">
    <w:name w:val="ACC00D37592A43D5AB76749ABCC8BF3E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B0C7AB68B1B43E2BD5C2738893313F92">
    <w:name w:val="CB0C7AB68B1B43E2BD5C2738893313F9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62A02958F85463A8DA12E2B0364FC5D2">
    <w:name w:val="662A02958F85463A8DA12E2B0364FC5D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878B68F768B40B5AEE8F0EF62EF9FDB2">
    <w:name w:val="9878B68F768B40B5AEE8F0EF62EF9FDB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3B00AF7DB294DEB9A9D18514C2693482">
    <w:name w:val="33B00AF7DB294DEB9A9D18514C269348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B457C1613A643F79D1941B837B10CBE2">
    <w:name w:val="2B457C1613A643F79D1941B837B10CBE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8F20C4A34B94902A83BD123BC232A3D2">
    <w:name w:val="E8F20C4A34B94902A83BD123BC232A3D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38B03AF91F642EEB114C7964EF23DFF2">
    <w:name w:val="238B03AF91F642EEB114C7964EF23DFF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493FC252B2F47DD98F7366925E3CBF12">
    <w:name w:val="A493FC252B2F47DD98F7366925E3CBF1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D1200FBDF924FA2999337BA60F623CA2">
    <w:name w:val="3D1200FBDF924FA2999337BA60F623CA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002D0E137B746E497176A8C5C5A4CE12">
    <w:name w:val="3002D0E137B746E497176A8C5C5A4CE1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4CC364DB4144594BD57C990C4C00E312">
    <w:name w:val="14CC364DB4144594BD57C990C4C00E31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5C86A7E836047A09153B6B50D75D69F2">
    <w:name w:val="05C86A7E836047A09153B6B50D75D69F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4">
    <w:name w:val="8BB3152D1303497DAB8EAE2850943F7B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9C3EC4BA1934358A0C1A79107B56057">
    <w:name w:val="D9C3EC4BA1934358A0C1A79107B56057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A5C6D42682A4CF783E955E2E307AF855">
    <w:name w:val="DA5C6D42682A4CF783E955E2E307AF85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598917D3AC342729C7DFB9A797071D14">
    <w:name w:val="2598917D3AC342729C7DFB9A797071D1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F682A8A5204CF692F214171B3A7DD04">
    <w:name w:val="EFF682A8A5204CF692F214171B3A7DD0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D32B6F276024771B225E0AC2674E4FA4">
    <w:name w:val="8D32B6F276024771B225E0AC2674E4FA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CC00D37592A43D5AB76749ABCC8BF3E3">
    <w:name w:val="ACC00D37592A43D5AB76749ABCC8BF3E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B0C7AB68B1B43E2BD5C2738893313F93">
    <w:name w:val="CB0C7AB68B1B43E2BD5C2738893313F9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62A02958F85463A8DA12E2B0364FC5D3">
    <w:name w:val="662A02958F85463A8DA12E2B0364FC5D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878B68F768B40B5AEE8F0EF62EF9FDB3">
    <w:name w:val="9878B68F768B40B5AEE8F0EF62EF9FDB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3B00AF7DB294DEB9A9D18514C2693483">
    <w:name w:val="33B00AF7DB294DEB9A9D18514C269348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B457C1613A643F79D1941B837B10CBE3">
    <w:name w:val="2B457C1613A643F79D1941B837B10CBE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8F20C4A34B94902A83BD123BC232A3D3">
    <w:name w:val="E8F20C4A34B94902A83BD123BC232A3D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38B03AF91F642EEB114C7964EF23DFF3">
    <w:name w:val="238B03AF91F642EEB114C7964EF23DFF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493FC252B2F47DD98F7366925E3CBF13">
    <w:name w:val="A493FC252B2F47DD98F7366925E3CBF1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D1200FBDF924FA2999337BA60F623CA3">
    <w:name w:val="3D1200FBDF924FA2999337BA60F623CA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002D0E137B746E497176A8C5C5A4CE13">
    <w:name w:val="3002D0E137B746E497176A8C5C5A4CE1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4CC364DB4144594BD57C990C4C00E313">
    <w:name w:val="14CC364DB4144594BD57C990C4C00E31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5C86A7E836047A09153B6B50D75D69F3">
    <w:name w:val="05C86A7E836047A09153B6B50D75D69F3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5">
    <w:name w:val="8BB3152D1303497DAB8EAE2850943F7B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9C3EC4BA1934358A0C1A79107B560571">
    <w:name w:val="D9C3EC4BA1934358A0C1A79107B560571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A5C6D42682A4CF783E955E2E307AF856">
    <w:name w:val="DA5C6D42682A4CF783E955E2E307AF856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598917D3AC342729C7DFB9A797071D15">
    <w:name w:val="2598917D3AC342729C7DFB9A797071D1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F682A8A5204CF692F214171B3A7DD05">
    <w:name w:val="EFF682A8A5204CF692F214171B3A7DD0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D32B6F276024771B225E0AC2674E4FA5">
    <w:name w:val="8D32B6F276024771B225E0AC2674E4FA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CC00D37592A43D5AB76749ABCC8BF3E4">
    <w:name w:val="ACC00D37592A43D5AB76749ABCC8BF3E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B0C7AB68B1B43E2BD5C2738893313F94">
    <w:name w:val="CB0C7AB68B1B43E2BD5C2738893313F9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62A02958F85463A8DA12E2B0364FC5D4">
    <w:name w:val="662A02958F85463A8DA12E2B0364FC5D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878B68F768B40B5AEE8F0EF62EF9FDB4">
    <w:name w:val="9878B68F768B40B5AEE8F0EF62EF9FDB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3B00AF7DB294DEB9A9D18514C2693484">
    <w:name w:val="33B00AF7DB294DEB9A9D18514C269348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B457C1613A643F79D1941B837B10CBE4">
    <w:name w:val="2B457C1613A643F79D1941B837B10CBE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8F20C4A34B94902A83BD123BC232A3D4">
    <w:name w:val="E8F20C4A34B94902A83BD123BC232A3D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38B03AF91F642EEB114C7964EF23DFF4">
    <w:name w:val="238B03AF91F642EEB114C7964EF23DFF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493FC252B2F47DD98F7366925E3CBF14">
    <w:name w:val="A493FC252B2F47DD98F7366925E3CBF1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D1200FBDF924FA2999337BA60F623CA4">
    <w:name w:val="3D1200FBDF924FA2999337BA60F623CA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002D0E137B746E497176A8C5C5A4CE14">
    <w:name w:val="3002D0E137B746E497176A8C5C5A4CE1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4CC364DB4144594BD57C990C4C00E314">
    <w:name w:val="14CC364DB4144594BD57C990C4C00E31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5C86A7E836047A09153B6B50D75D69F4">
    <w:name w:val="05C86A7E836047A09153B6B50D75D69F4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6">
    <w:name w:val="8BB3152D1303497DAB8EAE2850943F7B6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9C3EC4BA1934358A0C1A79107B560572">
    <w:name w:val="D9C3EC4BA1934358A0C1A79107B560572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DA5C6D42682A4CF783E955E2E307AF857">
    <w:name w:val="DA5C6D42682A4CF783E955E2E307AF857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598917D3AC342729C7DFB9A797071D16">
    <w:name w:val="2598917D3AC342729C7DFB9A797071D16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FF682A8A5204CF692F214171B3A7DD06">
    <w:name w:val="EFF682A8A5204CF692F214171B3A7DD06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D32B6F276024771B225E0AC2674E4FA6">
    <w:name w:val="8D32B6F276024771B225E0AC2674E4FA6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CC00D37592A43D5AB76749ABCC8BF3E5">
    <w:name w:val="ACC00D37592A43D5AB76749ABCC8BF3E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CB0C7AB68B1B43E2BD5C2738893313F95">
    <w:name w:val="CB0C7AB68B1B43E2BD5C2738893313F9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662A02958F85463A8DA12E2B0364FC5D5">
    <w:name w:val="662A02958F85463A8DA12E2B0364FC5D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9878B68F768B40B5AEE8F0EF62EF9FDB5">
    <w:name w:val="9878B68F768B40B5AEE8F0EF62EF9FDB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3B00AF7DB294DEB9A9D18514C2693485">
    <w:name w:val="33B00AF7DB294DEB9A9D18514C269348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B457C1613A643F79D1941B837B10CBE5">
    <w:name w:val="2B457C1613A643F79D1941B837B10CBE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E8F20C4A34B94902A83BD123BC232A3D5">
    <w:name w:val="E8F20C4A34B94902A83BD123BC232A3D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238B03AF91F642EEB114C7964EF23DFF5">
    <w:name w:val="238B03AF91F642EEB114C7964EF23DFF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A493FC252B2F47DD98F7366925E3CBF15">
    <w:name w:val="A493FC252B2F47DD98F7366925E3CBF1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D1200FBDF924FA2999337BA60F623CA5">
    <w:name w:val="3D1200FBDF924FA2999337BA60F623CA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3002D0E137B746E497176A8C5C5A4CE15">
    <w:name w:val="3002D0E137B746E497176A8C5C5A4CE1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14CC364DB4144594BD57C990C4C00E315">
    <w:name w:val="14CC364DB4144594BD57C990C4C00E31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05C86A7E836047A09153B6B50D75D69F5">
    <w:name w:val="05C86A7E836047A09153B6B50D75D69F5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  <w:style w:type="paragraph" w:customStyle="1" w:styleId="8BB3152D1303497DAB8EAE2850943F7B7">
    <w:name w:val="8BB3152D1303497DAB8EAE2850943F7B7"/>
    <w:rsid w:val="00841753"/>
    <w:pPr>
      <w:spacing w:after="200" w:line="276" w:lineRule="auto"/>
      <w:jc w:val="both"/>
    </w:pPr>
    <w:rPr>
      <w:color w:val="7F7F7F" w:themeColor="text1" w:themeTint="80"/>
      <w:sz w:val="24"/>
      <w:lang w:val="es-AR" w:eastAsia="zh-CN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3D13E-5E5A-49D8-BA2C-45B83FB7C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 41 - 2007, 2010 y 2013 - Valor Creativo</Template>
  <TotalTime>10</TotalTime>
  <Pages>9</Pages>
  <Words>892</Words>
  <Characters>4906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Valor Creativo</vt:lpstr>
    </vt:vector>
  </TitlesOfParts>
  <Company>d</Company>
  <LinksUpToDate>false</LinksUpToDate>
  <CharactersWithSpaces>5787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ValorCreativo.blogspot.com</dc:subject>
  <dc:creator>Diego Bustamante</dc:creator>
  <cp:lastModifiedBy>manuelreyes2025@outlook.com</cp:lastModifiedBy>
  <cp:revision>2</cp:revision>
  <cp:lastPrinted>2017-02-03T15:49:00Z</cp:lastPrinted>
  <dcterms:created xsi:type="dcterms:W3CDTF">2020-09-18T22:45:00Z</dcterms:created>
  <dcterms:modified xsi:type="dcterms:W3CDTF">2020-09-18T22:45:00Z</dcterms:modified>
</cp:coreProperties>
</file>